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75C598" w14:textId="77777777" w:rsidR="00AA1510" w:rsidRPr="00C35639" w:rsidRDefault="00AA1510" w:rsidP="00AA1510">
      <w:pPr>
        <w:spacing w:line="276" w:lineRule="auto"/>
        <w:ind w:firstLine="0"/>
        <w:jc w:val="center"/>
        <w:rPr>
          <w:b/>
        </w:rPr>
      </w:pPr>
      <w:r w:rsidRPr="00C35639">
        <w:rPr>
          <w:b/>
        </w:rPr>
        <w:t>З А П О В Е Д</w:t>
      </w:r>
    </w:p>
    <w:p w14:paraId="364FBBD4" w14:textId="77777777" w:rsidR="00AA1510" w:rsidRPr="00C35639" w:rsidRDefault="00AA1510" w:rsidP="00AA1510">
      <w:pPr>
        <w:spacing w:line="276" w:lineRule="auto"/>
        <w:ind w:firstLine="0"/>
        <w:jc w:val="both"/>
        <w:rPr>
          <w:bCs/>
        </w:rPr>
      </w:pPr>
    </w:p>
    <w:p w14:paraId="2BE57BF3" w14:textId="0C86474F" w:rsidR="00AA1510" w:rsidRPr="00A539D6" w:rsidRDefault="00AA1510" w:rsidP="00964D95">
      <w:pPr>
        <w:ind w:right="-1" w:firstLine="698"/>
        <w:jc w:val="both"/>
        <w:rPr>
          <w:color w:val="FF0000"/>
        </w:rPr>
      </w:pPr>
      <w:r w:rsidRPr="007F35F9">
        <w:rPr>
          <w:bCs/>
        </w:rPr>
        <w:t>На основание чл.</w:t>
      </w:r>
      <w:r w:rsidR="00A539D6">
        <w:rPr>
          <w:bCs/>
        </w:rPr>
        <w:t xml:space="preserve"> </w:t>
      </w:r>
      <w:r w:rsidRPr="007F35F9">
        <w:rPr>
          <w:bCs/>
        </w:rPr>
        <w:t>25, ал.</w:t>
      </w:r>
      <w:r w:rsidR="00A539D6">
        <w:rPr>
          <w:bCs/>
        </w:rPr>
        <w:t xml:space="preserve"> </w:t>
      </w:r>
      <w:r w:rsidRPr="007F35F9">
        <w:rPr>
          <w:bCs/>
        </w:rPr>
        <w:t>4 от Закона за администрацията</w:t>
      </w:r>
      <w:r w:rsidR="00A102E4">
        <w:rPr>
          <w:bCs/>
        </w:rPr>
        <w:t>,</w:t>
      </w:r>
      <w:r w:rsidRPr="007F35F9">
        <w:rPr>
          <w:bCs/>
        </w:rPr>
        <w:t xml:space="preserve"> чл.</w:t>
      </w:r>
      <w:r w:rsidR="00A539D6">
        <w:rPr>
          <w:bCs/>
        </w:rPr>
        <w:t xml:space="preserve"> </w:t>
      </w:r>
      <w:r w:rsidRPr="007F35F9">
        <w:rPr>
          <w:bCs/>
        </w:rPr>
        <w:t>5, ал.</w:t>
      </w:r>
      <w:r w:rsidR="00A539D6">
        <w:rPr>
          <w:bCs/>
        </w:rPr>
        <w:t xml:space="preserve"> </w:t>
      </w:r>
      <w:r w:rsidRPr="007F35F9">
        <w:rPr>
          <w:bCs/>
        </w:rPr>
        <w:t>4 от Устройствения правилник на Министерството на регионалното развитие и благоустройството</w:t>
      </w:r>
      <w:r w:rsidR="00A539D6">
        <w:rPr>
          <w:bCs/>
        </w:rPr>
        <w:t>,</w:t>
      </w:r>
      <w:r w:rsidR="007F35F9" w:rsidRPr="007F35F9">
        <w:rPr>
          <w:bCs/>
        </w:rPr>
        <w:t xml:space="preserve"> </w:t>
      </w:r>
      <w:r w:rsidR="00A539D6">
        <w:rPr>
          <w:bCs/>
        </w:rPr>
        <w:t>приет с Постановление № 171 на Министерския съвет от 2017 г. (</w:t>
      </w:r>
      <w:proofErr w:type="spellStart"/>
      <w:r w:rsidR="00A539D6">
        <w:rPr>
          <w:bCs/>
        </w:rPr>
        <w:t>обн</w:t>
      </w:r>
      <w:proofErr w:type="spellEnd"/>
      <w:r w:rsidR="00A539D6">
        <w:rPr>
          <w:bCs/>
        </w:rPr>
        <w:t>., ДВ, бр. 68 от 2017 г.)</w:t>
      </w:r>
      <w:r w:rsidRPr="007F35F9">
        <w:rPr>
          <w:bCs/>
        </w:rPr>
        <w:t xml:space="preserve"> и чл. 35 </w:t>
      </w:r>
      <w:r w:rsidR="00A102E4">
        <w:rPr>
          <w:bCs/>
        </w:rPr>
        <w:t xml:space="preserve">от </w:t>
      </w:r>
      <w:r w:rsidRPr="007F35F9">
        <w:rPr>
          <w:bCs/>
        </w:rPr>
        <w:t>Правилник</w:t>
      </w:r>
      <w:r w:rsidR="00A102E4">
        <w:rPr>
          <w:bCs/>
        </w:rPr>
        <w:t>а</w:t>
      </w:r>
      <w:r w:rsidRPr="007F35F9">
        <w:rPr>
          <w:bCs/>
        </w:rPr>
        <w:t xml:space="preserve"> за прилагане на </w:t>
      </w:r>
      <w:r w:rsidR="00A539D6">
        <w:rPr>
          <w:bCs/>
        </w:rPr>
        <w:t>З</w:t>
      </w:r>
      <w:r w:rsidRPr="007F35F9">
        <w:rPr>
          <w:bCs/>
        </w:rPr>
        <w:t>акона за регионалното развитие</w:t>
      </w:r>
      <w:r w:rsidR="00A102E4">
        <w:rPr>
          <w:bCs/>
        </w:rPr>
        <w:t>,</w:t>
      </w:r>
      <w:r w:rsidRPr="007F35F9">
        <w:rPr>
          <w:bCs/>
        </w:rPr>
        <w:t xml:space="preserve"> приет с П</w:t>
      </w:r>
      <w:r w:rsidR="00A539D6">
        <w:rPr>
          <w:bCs/>
        </w:rPr>
        <w:t xml:space="preserve">остановление № 183 на </w:t>
      </w:r>
      <w:r w:rsidR="00A539D6" w:rsidRPr="007F35F9">
        <w:rPr>
          <w:bCs/>
        </w:rPr>
        <w:t>М</w:t>
      </w:r>
      <w:r w:rsidR="00A539D6">
        <w:rPr>
          <w:bCs/>
        </w:rPr>
        <w:t>инистерския съвет</w:t>
      </w:r>
      <w:r w:rsidRPr="007F35F9">
        <w:rPr>
          <w:bCs/>
        </w:rPr>
        <w:t xml:space="preserve"> от 2020 г.</w:t>
      </w:r>
      <w:r w:rsidR="00A539D6">
        <w:rPr>
          <w:bCs/>
        </w:rPr>
        <w:t xml:space="preserve"> </w:t>
      </w:r>
      <w:r w:rsidR="00A539D6">
        <w:rPr>
          <w:bCs/>
          <w:lang w:val="en-US"/>
        </w:rPr>
        <w:t>(</w:t>
      </w:r>
      <w:proofErr w:type="spellStart"/>
      <w:proofErr w:type="gramStart"/>
      <w:r w:rsidR="00A539D6">
        <w:rPr>
          <w:bCs/>
        </w:rPr>
        <w:t>о</w:t>
      </w:r>
      <w:r w:rsidRPr="007F35F9">
        <w:rPr>
          <w:bCs/>
        </w:rPr>
        <w:t>бн</w:t>
      </w:r>
      <w:proofErr w:type="spellEnd"/>
      <w:r w:rsidRPr="007F35F9">
        <w:rPr>
          <w:bCs/>
        </w:rPr>
        <w:t>.</w:t>
      </w:r>
      <w:r w:rsidR="00A539D6">
        <w:rPr>
          <w:bCs/>
        </w:rPr>
        <w:t>,</w:t>
      </w:r>
      <w:proofErr w:type="gramEnd"/>
      <w:r w:rsidRPr="007F35F9">
        <w:rPr>
          <w:bCs/>
        </w:rPr>
        <w:t xml:space="preserve"> ДВ</w:t>
      </w:r>
      <w:r w:rsidR="00A539D6">
        <w:rPr>
          <w:bCs/>
        </w:rPr>
        <w:t>,</w:t>
      </w:r>
      <w:r w:rsidRPr="007F35F9">
        <w:rPr>
          <w:bCs/>
        </w:rPr>
        <w:t xml:space="preserve"> бр.70 от 2020 г.</w:t>
      </w:r>
      <w:r w:rsidR="00A539D6">
        <w:rPr>
          <w:bCs/>
          <w:lang w:val="en-US"/>
        </w:rPr>
        <w:t>)</w:t>
      </w:r>
      <w:r w:rsidRPr="007F35F9">
        <w:rPr>
          <w:bCs/>
        </w:rPr>
        <w:t xml:space="preserve"> </w:t>
      </w:r>
    </w:p>
    <w:p w14:paraId="1DD0DB24" w14:textId="77777777" w:rsidR="00AA1510" w:rsidRDefault="00AA1510" w:rsidP="00AA1510">
      <w:pPr>
        <w:spacing w:line="276" w:lineRule="auto"/>
        <w:ind w:right="-1" w:firstLine="698"/>
        <w:jc w:val="center"/>
        <w:rPr>
          <w:b/>
        </w:rPr>
      </w:pPr>
    </w:p>
    <w:p w14:paraId="7073C0F4" w14:textId="77777777" w:rsidR="00AA1510" w:rsidRPr="00C35639" w:rsidRDefault="00AA1510" w:rsidP="00A16601">
      <w:pPr>
        <w:spacing w:line="276" w:lineRule="auto"/>
        <w:ind w:right="-1" w:firstLine="698"/>
        <w:jc w:val="center"/>
        <w:rPr>
          <w:b/>
          <w:lang w:val="en-US"/>
        </w:rPr>
      </w:pPr>
      <w:r w:rsidRPr="00C35639">
        <w:rPr>
          <w:b/>
        </w:rPr>
        <w:t>О П Р Е Д Е Л Я М:</w:t>
      </w:r>
    </w:p>
    <w:p w14:paraId="23BE386B" w14:textId="77777777" w:rsidR="00AA1510" w:rsidRPr="00C35639" w:rsidRDefault="00AA1510" w:rsidP="00AA1510">
      <w:pPr>
        <w:spacing w:line="276" w:lineRule="auto"/>
        <w:ind w:right="-1" w:firstLine="698"/>
        <w:jc w:val="both"/>
      </w:pPr>
    </w:p>
    <w:p w14:paraId="53872A60" w14:textId="77777777" w:rsidR="00AA1510" w:rsidRPr="00C35639" w:rsidRDefault="00AA1510" w:rsidP="00AA1510">
      <w:pPr>
        <w:spacing w:line="276" w:lineRule="auto"/>
        <w:ind w:right="-1" w:firstLine="698"/>
        <w:jc w:val="both"/>
        <w:rPr>
          <w:bCs/>
        </w:rPr>
      </w:pPr>
      <w:r w:rsidRPr="00C35639">
        <w:rPr>
          <w:bCs/>
        </w:rPr>
        <w:t xml:space="preserve">Поименен състав на </w:t>
      </w:r>
      <w:r>
        <w:rPr>
          <w:bCs/>
        </w:rPr>
        <w:t>Регионалния съвет за развитие</w:t>
      </w:r>
      <w:r>
        <w:rPr>
          <w:bCs/>
          <w:lang w:val="en-US"/>
        </w:rPr>
        <w:t xml:space="preserve"> (</w:t>
      </w:r>
      <w:r>
        <w:rPr>
          <w:bCs/>
        </w:rPr>
        <w:t>РСР</w:t>
      </w:r>
      <w:r>
        <w:rPr>
          <w:bCs/>
          <w:lang w:val="en-US"/>
        </w:rPr>
        <w:t>)</w:t>
      </w:r>
      <w:r>
        <w:rPr>
          <w:bCs/>
        </w:rPr>
        <w:t xml:space="preserve"> на Североизточен регион за планиране</w:t>
      </w:r>
      <w:r w:rsidRPr="00C35639">
        <w:rPr>
          <w:bCs/>
        </w:rPr>
        <w:t>:</w:t>
      </w:r>
    </w:p>
    <w:p w14:paraId="58567630" w14:textId="77777777" w:rsidR="003F1720" w:rsidRPr="00C94A95" w:rsidRDefault="003F1720" w:rsidP="003F1720">
      <w:pPr>
        <w:spacing w:line="276" w:lineRule="auto"/>
        <w:ind w:right="-1" w:firstLine="360"/>
        <w:jc w:val="both"/>
        <w:rPr>
          <w:b/>
        </w:rPr>
      </w:pPr>
      <w:r w:rsidRPr="00C94A95">
        <w:rPr>
          <w:b/>
          <w:lang w:val="en-US"/>
        </w:rPr>
        <w:t xml:space="preserve">I. </w:t>
      </w:r>
      <w:r w:rsidRPr="00C94A95">
        <w:rPr>
          <w:b/>
        </w:rPr>
        <w:t>Членове с право на глас по чл. 18, ал. 4, т. 1 и т. 2 от ЗРР при вземането на всички решения от компетентността на РСР, във връзка с чл. 19 от ЗРР:</w:t>
      </w:r>
    </w:p>
    <w:p w14:paraId="0800F1D2" w14:textId="77777777" w:rsidR="003F1720" w:rsidRPr="00C94A95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proofErr w:type="spellStart"/>
      <w:r w:rsidRPr="00C94A95">
        <w:rPr>
          <w:b/>
        </w:rPr>
        <w:t>Андрияна</w:t>
      </w:r>
      <w:proofErr w:type="spellEnd"/>
      <w:r w:rsidRPr="00C94A95">
        <w:rPr>
          <w:b/>
        </w:rPr>
        <w:t xml:space="preserve"> Андреева</w:t>
      </w:r>
      <w:r w:rsidRPr="00C94A95">
        <w:t xml:space="preserve"> </w:t>
      </w:r>
      <w:r w:rsidRPr="00C94A95">
        <w:rPr>
          <w:b/>
        </w:rPr>
        <w:t>-</w:t>
      </w:r>
      <w:r w:rsidRPr="00C94A95">
        <w:t xml:space="preserve"> областен управител на област Варна;</w:t>
      </w:r>
    </w:p>
    <w:p w14:paraId="2749CBB9" w14:textId="77777777" w:rsidR="003F1720" w:rsidRPr="00C94A95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C94A95">
        <w:rPr>
          <w:b/>
        </w:rPr>
        <w:t xml:space="preserve">Катя Иванова </w:t>
      </w:r>
      <w:r w:rsidRPr="00C94A95">
        <w:t>-</w:t>
      </w:r>
      <w:r w:rsidRPr="00C94A95">
        <w:rPr>
          <w:lang w:val="en-US"/>
        </w:rPr>
        <w:t xml:space="preserve"> </w:t>
      </w:r>
      <w:r w:rsidRPr="00C94A95">
        <w:t>областен управител на област Шумен;</w:t>
      </w:r>
    </w:p>
    <w:p w14:paraId="55194828" w14:textId="77777777" w:rsidR="003F1720" w:rsidRPr="00C94A95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C94A95">
        <w:rPr>
          <w:b/>
        </w:rPr>
        <w:t xml:space="preserve">Живко Желязков </w:t>
      </w:r>
      <w:r w:rsidRPr="00C94A95">
        <w:t>-</w:t>
      </w:r>
      <w:r w:rsidRPr="00C94A95">
        <w:rPr>
          <w:lang w:val="en-US"/>
        </w:rPr>
        <w:t xml:space="preserve"> </w:t>
      </w:r>
      <w:r w:rsidRPr="00C94A95">
        <w:t>областен управител на област Добрич;</w:t>
      </w:r>
    </w:p>
    <w:p w14:paraId="45F1F91A" w14:textId="77777777" w:rsidR="003F1720" w:rsidRPr="00C94A95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C94A95">
        <w:rPr>
          <w:b/>
        </w:rPr>
        <w:t>Йоан Пеев</w:t>
      </w:r>
      <w:r w:rsidRPr="00C94A95">
        <w:t xml:space="preserve"> - областен управител на област Търговище;</w:t>
      </w:r>
    </w:p>
    <w:p w14:paraId="6EEE3ABA" w14:textId="77777777" w:rsidR="003F1720" w:rsidRPr="00C94A95" w:rsidRDefault="003F1720" w:rsidP="003F1720">
      <w:pPr>
        <w:spacing w:line="276" w:lineRule="auto"/>
        <w:ind w:right="-1" w:firstLine="0"/>
        <w:jc w:val="both"/>
        <w:rPr>
          <w:b/>
        </w:rPr>
      </w:pPr>
      <w:r w:rsidRPr="00C94A95">
        <w:rPr>
          <w:b/>
        </w:rPr>
        <w:t>Представители на общините от област Варна:</w:t>
      </w:r>
    </w:p>
    <w:p w14:paraId="444FDB12" w14:textId="77777777" w:rsidR="003F1720" w:rsidRPr="00C94A95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C94A95">
        <w:rPr>
          <w:rFonts w:eastAsia="Calibri"/>
          <w:b/>
          <w:lang w:eastAsia="en-US"/>
        </w:rPr>
        <w:t>Емануил Манолов</w:t>
      </w:r>
      <w:r w:rsidRPr="00C94A95">
        <w:t xml:space="preserve"> - кмет на община Аврен;</w:t>
      </w:r>
    </w:p>
    <w:p w14:paraId="469411CA" w14:textId="77777777" w:rsidR="003F1720" w:rsidRPr="00C94A95" w:rsidRDefault="003F1720" w:rsidP="003F1720">
      <w:pPr>
        <w:pStyle w:val="ListParagraph"/>
        <w:numPr>
          <w:ilvl w:val="0"/>
          <w:numId w:val="1"/>
        </w:numPr>
        <w:spacing w:after="120"/>
        <w:contextualSpacing w:val="0"/>
        <w:rPr>
          <w:rFonts w:ascii="Times New Roman" w:eastAsia="Times New Roman" w:hAnsi="Times New Roman"/>
          <w:sz w:val="24"/>
          <w:szCs w:val="24"/>
          <w:lang w:eastAsia="bg-BG"/>
        </w:rPr>
      </w:pPr>
      <w:r w:rsidRPr="00C94A95">
        <w:rPr>
          <w:rFonts w:ascii="Times New Roman" w:hAnsi="Times New Roman"/>
          <w:b/>
          <w:sz w:val="24"/>
          <w:szCs w:val="24"/>
        </w:rPr>
        <w:t xml:space="preserve">Свилен </w:t>
      </w:r>
      <w:proofErr w:type="spellStart"/>
      <w:r w:rsidRPr="00C94A95">
        <w:rPr>
          <w:rFonts w:ascii="Times New Roman" w:hAnsi="Times New Roman"/>
          <w:b/>
          <w:sz w:val="24"/>
          <w:szCs w:val="24"/>
        </w:rPr>
        <w:t>Шитов</w:t>
      </w:r>
      <w:proofErr w:type="spellEnd"/>
      <w:r w:rsidRPr="00C94A95">
        <w:rPr>
          <w:rFonts w:ascii="Times New Roman" w:eastAsia="Times New Roman" w:hAnsi="Times New Roman"/>
          <w:sz w:val="24"/>
          <w:szCs w:val="24"/>
          <w:lang w:eastAsia="bg-BG"/>
        </w:rPr>
        <w:t xml:space="preserve"> - кмет на община </w:t>
      </w:r>
      <w:r w:rsidRPr="00C94A95">
        <w:rPr>
          <w:rFonts w:ascii="Times New Roman" w:hAnsi="Times New Roman"/>
          <w:sz w:val="24"/>
          <w:szCs w:val="24"/>
        </w:rPr>
        <w:t>Девня;</w:t>
      </w:r>
    </w:p>
    <w:p w14:paraId="397B3A77" w14:textId="77777777" w:rsidR="003F1720" w:rsidRPr="00C94A95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C94A95">
        <w:rPr>
          <w:b/>
        </w:rPr>
        <w:t>Димитър Димитров -</w:t>
      </w:r>
      <w:r w:rsidRPr="00C94A95">
        <w:t xml:space="preserve"> кмет на община Ветрино;</w:t>
      </w:r>
    </w:p>
    <w:p w14:paraId="477EB707" w14:textId="77777777" w:rsidR="003F1720" w:rsidRPr="00C94A95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C94A95">
        <w:rPr>
          <w:b/>
        </w:rPr>
        <w:t>Калоян Цветков -</w:t>
      </w:r>
      <w:r w:rsidRPr="00C94A95">
        <w:t xml:space="preserve"> кмет на община Вълчи дол;</w:t>
      </w:r>
    </w:p>
    <w:p w14:paraId="6340728A" w14:textId="77777777" w:rsidR="003F1720" w:rsidRPr="00C94A95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C94A95">
        <w:rPr>
          <w:b/>
        </w:rPr>
        <w:t>Красимира Анастасова</w:t>
      </w:r>
      <w:r w:rsidRPr="00C94A95">
        <w:t xml:space="preserve"> - кмет на община Долни чифлик;</w:t>
      </w:r>
    </w:p>
    <w:p w14:paraId="3A7700A9" w14:textId="77777777" w:rsidR="003F1720" w:rsidRPr="00C94A95" w:rsidRDefault="003F1720" w:rsidP="003F1720">
      <w:pPr>
        <w:spacing w:line="276" w:lineRule="auto"/>
        <w:ind w:right="-1" w:firstLine="0"/>
        <w:jc w:val="both"/>
        <w:rPr>
          <w:rFonts w:eastAsia="Calibri"/>
          <w:b/>
          <w:lang w:eastAsia="en-US"/>
        </w:rPr>
      </w:pPr>
      <w:r w:rsidRPr="00C94A95">
        <w:rPr>
          <w:rFonts w:eastAsia="Calibri"/>
          <w:b/>
          <w:lang w:eastAsia="en-US"/>
        </w:rPr>
        <w:t xml:space="preserve">Заместници: </w:t>
      </w:r>
    </w:p>
    <w:p w14:paraId="026115C9" w14:textId="77777777" w:rsidR="003F1720" w:rsidRPr="00C94A95" w:rsidRDefault="003F1720" w:rsidP="003F1720">
      <w:pPr>
        <w:pStyle w:val="ListParagraph"/>
        <w:numPr>
          <w:ilvl w:val="0"/>
          <w:numId w:val="3"/>
        </w:numPr>
        <w:spacing w:after="120"/>
        <w:ind w:right="-1"/>
        <w:contextualSpacing w:val="0"/>
        <w:jc w:val="both"/>
        <w:rPr>
          <w:rFonts w:ascii="Times New Roman" w:hAnsi="Times New Roman"/>
          <w:sz w:val="24"/>
        </w:rPr>
      </w:pPr>
      <w:r w:rsidRPr="00C94A95">
        <w:rPr>
          <w:rFonts w:ascii="Times New Roman" w:hAnsi="Times New Roman"/>
          <w:b/>
          <w:sz w:val="24"/>
        </w:rPr>
        <w:t xml:space="preserve">Благомир Коцев </w:t>
      </w:r>
      <w:r w:rsidRPr="00C94A95">
        <w:rPr>
          <w:rFonts w:ascii="Times New Roman" w:hAnsi="Times New Roman"/>
          <w:sz w:val="24"/>
        </w:rPr>
        <w:t>– кмет на община Варна;</w:t>
      </w:r>
    </w:p>
    <w:p w14:paraId="618D70F2" w14:textId="77777777" w:rsidR="003F1720" w:rsidRPr="00C94A95" w:rsidRDefault="003F1720" w:rsidP="003F1720">
      <w:pPr>
        <w:pStyle w:val="ListParagraph"/>
        <w:numPr>
          <w:ilvl w:val="0"/>
          <w:numId w:val="3"/>
        </w:numPr>
        <w:spacing w:after="120"/>
        <w:contextualSpacing w:val="0"/>
        <w:rPr>
          <w:rFonts w:ascii="Times New Roman" w:hAnsi="Times New Roman"/>
          <w:sz w:val="24"/>
        </w:rPr>
      </w:pPr>
      <w:r w:rsidRPr="00C94A95">
        <w:rPr>
          <w:rFonts w:ascii="Times New Roman" w:hAnsi="Times New Roman"/>
          <w:b/>
          <w:sz w:val="24"/>
        </w:rPr>
        <w:t xml:space="preserve">Деян Иванов </w:t>
      </w:r>
      <w:r w:rsidRPr="00C94A95">
        <w:rPr>
          <w:rFonts w:ascii="Times New Roman" w:hAnsi="Times New Roman"/>
          <w:sz w:val="24"/>
        </w:rPr>
        <w:t>– кмет на община Белослав;</w:t>
      </w:r>
    </w:p>
    <w:p w14:paraId="0A32E536" w14:textId="77777777" w:rsidR="003F1720" w:rsidRPr="00C94A95" w:rsidRDefault="003F1720" w:rsidP="003F1720">
      <w:pPr>
        <w:pStyle w:val="ListParagraph"/>
        <w:numPr>
          <w:ilvl w:val="0"/>
          <w:numId w:val="3"/>
        </w:numPr>
        <w:spacing w:after="120"/>
        <w:ind w:right="-1"/>
        <w:contextualSpacing w:val="0"/>
        <w:jc w:val="both"/>
        <w:rPr>
          <w:rFonts w:ascii="Times New Roman" w:hAnsi="Times New Roman"/>
          <w:sz w:val="24"/>
        </w:rPr>
      </w:pPr>
      <w:r w:rsidRPr="00C94A95">
        <w:rPr>
          <w:rFonts w:ascii="Times New Roman" w:hAnsi="Times New Roman"/>
          <w:b/>
          <w:sz w:val="24"/>
        </w:rPr>
        <w:t>Димо Димов</w:t>
      </w:r>
      <w:r w:rsidRPr="00C94A95">
        <w:rPr>
          <w:rFonts w:ascii="Times New Roman" w:hAnsi="Times New Roman"/>
          <w:sz w:val="24"/>
        </w:rPr>
        <w:t xml:space="preserve"> - кмет на община Провадия;</w:t>
      </w:r>
    </w:p>
    <w:p w14:paraId="5D90054F" w14:textId="77777777" w:rsidR="003F1720" w:rsidRPr="00C94A95" w:rsidRDefault="003F1720" w:rsidP="003F1720">
      <w:pPr>
        <w:pStyle w:val="ListParagraph"/>
        <w:numPr>
          <w:ilvl w:val="0"/>
          <w:numId w:val="3"/>
        </w:numPr>
        <w:spacing w:after="120"/>
        <w:ind w:right="-1"/>
        <w:contextualSpacing w:val="0"/>
        <w:jc w:val="both"/>
        <w:rPr>
          <w:rFonts w:ascii="Times New Roman" w:hAnsi="Times New Roman"/>
          <w:sz w:val="24"/>
        </w:rPr>
      </w:pPr>
      <w:r w:rsidRPr="00C94A95">
        <w:rPr>
          <w:rFonts w:ascii="Times New Roman" w:hAnsi="Times New Roman"/>
          <w:b/>
          <w:sz w:val="24"/>
        </w:rPr>
        <w:t>Данаил Йорданов</w:t>
      </w:r>
      <w:r w:rsidRPr="00C94A95">
        <w:rPr>
          <w:rFonts w:ascii="Times New Roman" w:hAnsi="Times New Roman"/>
          <w:sz w:val="24"/>
        </w:rPr>
        <w:t xml:space="preserve"> - кмет на община Суворово;</w:t>
      </w:r>
    </w:p>
    <w:p w14:paraId="7928867B" w14:textId="77777777" w:rsidR="003F1720" w:rsidRPr="00C94A95" w:rsidRDefault="003F1720" w:rsidP="003F1720">
      <w:pPr>
        <w:pStyle w:val="ListParagraph"/>
        <w:numPr>
          <w:ilvl w:val="0"/>
          <w:numId w:val="3"/>
        </w:numPr>
        <w:spacing w:after="120"/>
        <w:ind w:right="-1"/>
        <w:contextualSpacing w:val="0"/>
        <w:jc w:val="both"/>
        <w:rPr>
          <w:rFonts w:ascii="Times New Roman" w:hAnsi="Times New Roman"/>
          <w:sz w:val="24"/>
        </w:rPr>
      </w:pPr>
      <w:r w:rsidRPr="00C94A95">
        <w:rPr>
          <w:rFonts w:ascii="Times New Roman" w:hAnsi="Times New Roman"/>
          <w:b/>
          <w:sz w:val="24"/>
        </w:rPr>
        <w:lastRenderedPageBreak/>
        <w:t>Пеньо Ненов</w:t>
      </w:r>
      <w:r w:rsidRPr="00C94A95">
        <w:rPr>
          <w:rFonts w:ascii="Times New Roman" w:hAnsi="Times New Roman"/>
          <w:sz w:val="24"/>
        </w:rPr>
        <w:t xml:space="preserve"> - кмет на община Бяла;</w:t>
      </w:r>
    </w:p>
    <w:p w14:paraId="22BC1445" w14:textId="77777777" w:rsidR="003F1720" w:rsidRPr="00C94A95" w:rsidRDefault="003F1720" w:rsidP="003F1720">
      <w:pPr>
        <w:ind w:right="-1" w:firstLine="0"/>
        <w:jc w:val="both"/>
      </w:pPr>
      <w:r w:rsidRPr="00C94A95">
        <w:rPr>
          <w:b/>
        </w:rPr>
        <w:t>Представители на общините от област</w:t>
      </w:r>
      <w:r w:rsidRPr="00C94A95">
        <w:rPr>
          <w:b/>
          <w:lang w:val="en-GB"/>
        </w:rPr>
        <w:t xml:space="preserve"> </w:t>
      </w:r>
      <w:r w:rsidRPr="00C94A95">
        <w:rPr>
          <w:b/>
        </w:rPr>
        <w:t>Добрич:</w:t>
      </w:r>
    </w:p>
    <w:p w14:paraId="24627103" w14:textId="77777777" w:rsidR="003F1720" w:rsidRPr="00C94A95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C94A95">
        <w:rPr>
          <w:b/>
        </w:rPr>
        <w:t>Йордан Йорданов</w:t>
      </w:r>
      <w:r w:rsidRPr="00C94A95">
        <w:t xml:space="preserve"> - кмет на община Добрич;</w:t>
      </w:r>
    </w:p>
    <w:p w14:paraId="6F9640AD" w14:textId="77777777" w:rsidR="003F1720" w:rsidRPr="00C94A95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C94A95">
        <w:rPr>
          <w:b/>
        </w:rPr>
        <w:t>Соня Георгиева</w:t>
      </w:r>
      <w:r w:rsidRPr="00C94A95">
        <w:t xml:space="preserve"> - кмет на община Добричка;</w:t>
      </w:r>
    </w:p>
    <w:p w14:paraId="723C1CB6" w14:textId="77777777" w:rsidR="003F1720" w:rsidRPr="00C94A95" w:rsidRDefault="003F1720" w:rsidP="003F1720">
      <w:pPr>
        <w:spacing w:line="276" w:lineRule="auto"/>
        <w:ind w:right="-1" w:firstLine="0"/>
        <w:jc w:val="both"/>
      </w:pPr>
      <w:r w:rsidRPr="00C94A95">
        <w:rPr>
          <w:rFonts w:eastAsia="Calibri"/>
          <w:b/>
          <w:lang w:eastAsia="en-US"/>
        </w:rPr>
        <w:t>Заместници:</w:t>
      </w:r>
    </w:p>
    <w:p w14:paraId="072679AB" w14:textId="77777777" w:rsidR="003F1720" w:rsidRPr="00C94A95" w:rsidRDefault="003F1720" w:rsidP="003F1720">
      <w:pPr>
        <w:pStyle w:val="ListParagraph"/>
        <w:numPr>
          <w:ilvl w:val="0"/>
          <w:numId w:val="4"/>
        </w:numPr>
        <w:ind w:right="-1"/>
        <w:jc w:val="both"/>
        <w:rPr>
          <w:rFonts w:ascii="Times New Roman" w:hAnsi="Times New Roman"/>
          <w:sz w:val="24"/>
        </w:rPr>
      </w:pPr>
      <w:r w:rsidRPr="00C94A95">
        <w:rPr>
          <w:rFonts w:ascii="Times New Roman" w:hAnsi="Times New Roman"/>
          <w:b/>
          <w:sz w:val="24"/>
        </w:rPr>
        <w:t>Христо Христов</w:t>
      </w:r>
      <w:r w:rsidRPr="00C94A95">
        <w:rPr>
          <w:rFonts w:ascii="Times New Roman" w:hAnsi="Times New Roman"/>
          <w:sz w:val="24"/>
        </w:rPr>
        <w:t xml:space="preserve"> - председател на общински съвет Каварна;</w:t>
      </w:r>
    </w:p>
    <w:p w14:paraId="6A1638DC" w14:textId="77777777" w:rsidR="003F1720" w:rsidRPr="00C94A95" w:rsidRDefault="003F1720" w:rsidP="003F1720">
      <w:pPr>
        <w:pStyle w:val="ListParagraph"/>
        <w:numPr>
          <w:ilvl w:val="0"/>
          <w:numId w:val="4"/>
        </w:numPr>
        <w:ind w:right="-1"/>
        <w:jc w:val="both"/>
        <w:rPr>
          <w:rFonts w:ascii="Times New Roman" w:hAnsi="Times New Roman"/>
          <w:sz w:val="24"/>
        </w:rPr>
      </w:pPr>
      <w:r w:rsidRPr="00C94A95">
        <w:rPr>
          <w:rFonts w:ascii="Times New Roman" w:hAnsi="Times New Roman"/>
          <w:b/>
          <w:sz w:val="24"/>
          <w:szCs w:val="24"/>
        </w:rPr>
        <w:t>Мариян Жечев</w:t>
      </w:r>
      <w:r w:rsidRPr="00C94A95">
        <w:rPr>
          <w:rFonts w:ascii="Times New Roman" w:hAnsi="Times New Roman"/>
          <w:sz w:val="24"/>
          <w:szCs w:val="24"/>
        </w:rPr>
        <w:t xml:space="preserve"> -кмет на община Шабла</w:t>
      </w:r>
      <w:r w:rsidRPr="00C94A95">
        <w:rPr>
          <w:rFonts w:ascii="Times New Roman" w:hAnsi="Times New Roman"/>
          <w:sz w:val="24"/>
        </w:rPr>
        <w:t>;</w:t>
      </w:r>
    </w:p>
    <w:p w14:paraId="71904269" w14:textId="77777777" w:rsidR="003F1720" w:rsidRPr="00C94A95" w:rsidRDefault="003F1720" w:rsidP="003F1720">
      <w:pPr>
        <w:spacing w:line="276" w:lineRule="auto"/>
        <w:ind w:right="-1" w:firstLine="0"/>
        <w:jc w:val="both"/>
      </w:pPr>
      <w:r w:rsidRPr="00C94A95">
        <w:rPr>
          <w:b/>
        </w:rPr>
        <w:t xml:space="preserve">Представители на общините от област Търговище: </w:t>
      </w:r>
    </w:p>
    <w:p w14:paraId="4650A4F7" w14:textId="77777777" w:rsidR="003F1720" w:rsidRPr="00C94A95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C94A95">
        <w:rPr>
          <w:b/>
        </w:rPr>
        <w:t xml:space="preserve">Людмил Веселинов </w:t>
      </w:r>
      <w:r w:rsidRPr="00C94A95">
        <w:t>- кмет на община Попово;</w:t>
      </w:r>
    </w:p>
    <w:p w14:paraId="1ED56416" w14:textId="77777777" w:rsidR="003F1720" w:rsidRPr="00C94A95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C94A95">
        <w:rPr>
          <w:b/>
        </w:rPr>
        <w:t>Дарин Димитров</w:t>
      </w:r>
      <w:r w:rsidRPr="00C94A95">
        <w:t xml:space="preserve"> - кмет на община Търговище;</w:t>
      </w:r>
    </w:p>
    <w:p w14:paraId="7B6D56FC" w14:textId="77777777" w:rsidR="003F1720" w:rsidRPr="00C94A95" w:rsidRDefault="003F1720" w:rsidP="003F1720">
      <w:pPr>
        <w:spacing w:line="276" w:lineRule="auto"/>
        <w:ind w:right="-1" w:firstLine="0"/>
        <w:jc w:val="both"/>
        <w:rPr>
          <w:b/>
        </w:rPr>
      </w:pPr>
      <w:r w:rsidRPr="00C94A95">
        <w:rPr>
          <w:b/>
        </w:rPr>
        <w:t>Заместници:</w:t>
      </w:r>
    </w:p>
    <w:p w14:paraId="2CAF0E30" w14:textId="77777777" w:rsidR="003F1720" w:rsidRPr="00C94A95" w:rsidRDefault="003F1720" w:rsidP="003F1720">
      <w:pPr>
        <w:pStyle w:val="ListParagraph"/>
        <w:numPr>
          <w:ilvl w:val="0"/>
          <w:numId w:val="5"/>
        </w:numPr>
        <w:ind w:right="-1"/>
        <w:jc w:val="both"/>
        <w:rPr>
          <w:rFonts w:ascii="Times New Roman" w:hAnsi="Times New Roman"/>
          <w:sz w:val="24"/>
        </w:rPr>
      </w:pPr>
      <w:r w:rsidRPr="00C94A95">
        <w:rPr>
          <w:rFonts w:ascii="Times New Roman" w:hAnsi="Times New Roman"/>
          <w:b/>
          <w:sz w:val="24"/>
          <w:szCs w:val="24"/>
        </w:rPr>
        <w:t>Тахир Тахиров</w:t>
      </w:r>
      <w:r w:rsidRPr="00C94A95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C94A95">
        <w:rPr>
          <w:rFonts w:ascii="Times New Roman" w:hAnsi="Times New Roman"/>
          <w:sz w:val="24"/>
          <w:szCs w:val="24"/>
        </w:rPr>
        <w:t>председател на общински съвет Търговище</w:t>
      </w:r>
      <w:r w:rsidRPr="00C94A95">
        <w:rPr>
          <w:rFonts w:ascii="Times New Roman" w:hAnsi="Times New Roman"/>
          <w:sz w:val="24"/>
        </w:rPr>
        <w:t>;</w:t>
      </w:r>
    </w:p>
    <w:p w14:paraId="52C01F07" w14:textId="778489D5" w:rsidR="003F1720" w:rsidRPr="00557992" w:rsidRDefault="003F1720" w:rsidP="003F1720">
      <w:pPr>
        <w:pStyle w:val="ListParagraph"/>
        <w:numPr>
          <w:ilvl w:val="0"/>
          <w:numId w:val="5"/>
        </w:numPr>
        <w:ind w:right="-1"/>
        <w:jc w:val="both"/>
        <w:rPr>
          <w:rFonts w:ascii="Times New Roman" w:hAnsi="Times New Roman"/>
          <w:sz w:val="24"/>
        </w:rPr>
      </w:pPr>
      <w:r w:rsidRPr="00557992">
        <w:rPr>
          <w:rFonts w:ascii="Times New Roman" w:hAnsi="Times New Roman"/>
          <w:sz w:val="24"/>
          <w:szCs w:val="24"/>
        </w:rPr>
        <w:t>предс</w:t>
      </w:r>
      <w:r w:rsidR="009F2D96">
        <w:rPr>
          <w:rFonts w:ascii="Times New Roman" w:hAnsi="Times New Roman"/>
          <w:sz w:val="24"/>
          <w:szCs w:val="24"/>
        </w:rPr>
        <w:t>тавител</w:t>
      </w:r>
      <w:r w:rsidRPr="00557992">
        <w:rPr>
          <w:rFonts w:ascii="Times New Roman" w:hAnsi="Times New Roman"/>
          <w:sz w:val="24"/>
          <w:szCs w:val="24"/>
        </w:rPr>
        <w:t xml:space="preserve"> на общините от област Търговище</w:t>
      </w:r>
      <w:r w:rsidRPr="00557992">
        <w:rPr>
          <w:rFonts w:ascii="Times New Roman" w:hAnsi="Times New Roman"/>
          <w:sz w:val="24"/>
        </w:rPr>
        <w:t>;</w:t>
      </w:r>
    </w:p>
    <w:p w14:paraId="2F733659" w14:textId="77777777" w:rsidR="003F1720" w:rsidRPr="00C94A95" w:rsidRDefault="003F1720" w:rsidP="003F1720">
      <w:pPr>
        <w:spacing w:line="276" w:lineRule="auto"/>
        <w:ind w:right="-1" w:firstLine="0"/>
        <w:jc w:val="both"/>
        <w:rPr>
          <w:rFonts w:eastAsia="Calibri"/>
        </w:rPr>
      </w:pPr>
      <w:r w:rsidRPr="00C94A95">
        <w:rPr>
          <w:b/>
        </w:rPr>
        <w:t xml:space="preserve">Представители на общините от област Шумен: </w:t>
      </w:r>
    </w:p>
    <w:p w14:paraId="71F8AFE6" w14:textId="77777777" w:rsidR="003F1720" w:rsidRPr="00C94A95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C94A95">
        <w:rPr>
          <w:b/>
        </w:rPr>
        <w:t>Христо Христов</w:t>
      </w:r>
      <w:r w:rsidRPr="00C94A95">
        <w:t xml:space="preserve"> - кмет на община Шумен;</w:t>
      </w:r>
    </w:p>
    <w:p w14:paraId="6C80F3E7" w14:textId="77777777" w:rsidR="003F1720" w:rsidRPr="00C94A95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proofErr w:type="spellStart"/>
      <w:r w:rsidRPr="00C94A95">
        <w:rPr>
          <w:b/>
        </w:rPr>
        <w:t>Нехрибан</w:t>
      </w:r>
      <w:proofErr w:type="spellEnd"/>
      <w:r w:rsidRPr="00C94A95">
        <w:rPr>
          <w:b/>
        </w:rPr>
        <w:t xml:space="preserve"> Ахмедова</w:t>
      </w:r>
      <w:r w:rsidRPr="00C94A95">
        <w:t xml:space="preserve"> - кмет на община Венец;</w:t>
      </w:r>
    </w:p>
    <w:p w14:paraId="2A19CDBF" w14:textId="77777777" w:rsidR="003F1720" w:rsidRPr="00C94A95" w:rsidRDefault="003F1720" w:rsidP="003F1720">
      <w:pPr>
        <w:spacing w:line="276" w:lineRule="auto"/>
        <w:ind w:right="-1" w:firstLine="0"/>
        <w:jc w:val="both"/>
        <w:rPr>
          <w:b/>
        </w:rPr>
      </w:pPr>
      <w:r w:rsidRPr="00C94A95">
        <w:rPr>
          <w:b/>
        </w:rPr>
        <w:t>Заместници:</w:t>
      </w:r>
    </w:p>
    <w:p w14:paraId="3AF6D05C" w14:textId="77777777" w:rsidR="003F1720" w:rsidRPr="00C94A95" w:rsidRDefault="003F1720" w:rsidP="003F1720">
      <w:pPr>
        <w:pStyle w:val="ListParagraph"/>
        <w:numPr>
          <w:ilvl w:val="0"/>
          <w:numId w:val="6"/>
        </w:numPr>
        <w:ind w:right="-1"/>
        <w:jc w:val="both"/>
        <w:rPr>
          <w:rFonts w:ascii="Times New Roman" w:hAnsi="Times New Roman"/>
          <w:sz w:val="24"/>
        </w:rPr>
      </w:pPr>
      <w:r w:rsidRPr="00C94A95">
        <w:rPr>
          <w:rFonts w:ascii="Times New Roman" w:hAnsi="Times New Roman"/>
          <w:b/>
          <w:sz w:val="24"/>
        </w:rPr>
        <w:t>Зия Назиф</w:t>
      </w:r>
      <w:r w:rsidRPr="00C94A95">
        <w:rPr>
          <w:rFonts w:ascii="Times New Roman" w:hAnsi="Times New Roman"/>
          <w:sz w:val="24"/>
        </w:rPr>
        <w:t xml:space="preserve"> - председател на общински съвет Каолиново;</w:t>
      </w:r>
    </w:p>
    <w:p w14:paraId="29A42733" w14:textId="77777777" w:rsidR="003F1720" w:rsidRPr="00C94A95" w:rsidRDefault="003F1720" w:rsidP="003F1720">
      <w:pPr>
        <w:pStyle w:val="ListParagraph"/>
        <w:numPr>
          <w:ilvl w:val="0"/>
          <w:numId w:val="6"/>
        </w:numPr>
        <w:ind w:right="-1"/>
        <w:jc w:val="both"/>
        <w:rPr>
          <w:rFonts w:ascii="Times New Roman" w:hAnsi="Times New Roman"/>
          <w:sz w:val="24"/>
        </w:rPr>
      </w:pPr>
      <w:r w:rsidRPr="00C94A95">
        <w:rPr>
          <w:rFonts w:ascii="Times New Roman" w:hAnsi="Times New Roman"/>
          <w:b/>
          <w:sz w:val="24"/>
          <w:szCs w:val="24"/>
        </w:rPr>
        <w:t>Георги Георгиев</w:t>
      </w:r>
      <w:r w:rsidRPr="00C94A95">
        <w:rPr>
          <w:rFonts w:ascii="Times New Roman" w:hAnsi="Times New Roman"/>
          <w:sz w:val="24"/>
          <w:szCs w:val="24"/>
        </w:rPr>
        <w:t xml:space="preserve"> - кмет на община Нови пазар</w:t>
      </w:r>
      <w:r w:rsidRPr="00C94A95">
        <w:rPr>
          <w:rFonts w:ascii="Times New Roman" w:hAnsi="Times New Roman"/>
          <w:sz w:val="24"/>
        </w:rPr>
        <w:t>.</w:t>
      </w:r>
    </w:p>
    <w:p w14:paraId="198097D6" w14:textId="77777777" w:rsidR="003F1720" w:rsidRPr="00BC1937" w:rsidRDefault="003F1720" w:rsidP="003F1720">
      <w:pPr>
        <w:spacing w:line="276" w:lineRule="auto"/>
        <w:ind w:right="-1" w:firstLine="0"/>
        <w:jc w:val="both"/>
        <w:rPr>
          <w:color w:val="0070C0"/>
        </w:rPr>
      </w:pPr>
    </w:p>
    <w:p w14:paraId="754DAB14" w14:textId="77777777" w:rsidR="003F1720" w:rsidRPr="00C72BCE" w:rsidRDefault="003F1720" w:rsidP="003F1720">
      <w:pPr>
        <w:spacing w:line="276" w:lineRule="auto"/>
        <w:ind w:right="-1" w:firstLine="0"/>
        <w:jc w:val="both"/>
      </w:pPr>
      <w:r>
        <w:rPr>
          <w:b/>
          <w:lang w:val="en-US"/>
        </w:rPr>
        <w:t xml:space="preserve">II. </w:t>
      </w:r>
      <w:r>
        <w:rPr>
          <w:b/>
        </w:rPr>
        <w:t xml:space="preserve">Наблюдатели </w:t>
      </w:r>
      <w:r w:rsidRPr="00C72BCE">
        <w:rPr>
          <w:b/>
        </w:rPr>
        <w:t xml:space="preserve">с право </w:t>
      </w:r>
      <w:r>
        <w:rPr>
          <w:b/>
        </w:rPr>
        <w:t xml:space="preserve">на съвещателен </w:t>
      </w:r>
      <w:r w:rsidRPr="00C72BCE">
        <w:rPr>
          <w:b/>
        </w:rPr>
        <w:t>глас</w:t>
      </w:r>
      <w:r>
        <w:rPr>
          <w:b/>
        </w:rPr>
        <w:t xml:space="preserve">, по чл. 18, ал. 13, т. 6-11 от ЗРР, които имат право на глас, единствено </w:t>
      </w:r>
      <w:r w:rsidRPr="00C72BCE">
        <w:rPr>
          <w:b/>
        </w:rPr>
        <w:t>при приемането на решения по чл. 19, ал. 1, т. 3</w:t>
      </w:r>
      <w:r>
        <w:rPr>
          <w:b/>
        </w:rPr>
        <w:t xml:space="preserve"> от ЗРР</w:t>
      </w:r>
      <w:r>
        <w:t>:</w:t>
      </w:r>
    </w:p>
    <w:p w14:paraId="3FA92344" w14:textId="77777777" w:rsidR="003F1720" w:rsidRPr="008C53AF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8C53AF">
        <w:rPr>
          <w:b/>
        </w:rPr>
        <w:t xml:space="preserve">Мила </w:t>
      </w:r>
      <w:proofErr w:type="spellStart"/>
      <w:r w:rsidRPr="008C53AF">
        <w:rPr>
          <w:b/>
        </w:rPr>
        <w:t>Гиздова</w:t>
      </w:r>
      <w:proofErr w:type="spellEnd"/>
      <w:r w:rsidRPr="008C53AF">
        <w:t xml:space="preserve"> - старши експерт „Териториално развитие“ в Национално сдружение на общините в Република България </w:t>
      </w:r>
      <w:r w:rsidRPr="008C53AF">
        <w:rPr>
          <w:lang w:val="en-US"/>
        </w:rPr>
        <w:t>(</w:t>
      </w:r>
      <w:r w:rsidRPr="008C53AF">
        <w:t>НСОРБ</w:t>
      </w:r>
      <w:r w:rsidRPr="008C53AF">
        <w:rPr>
          <w:lang w:val="en-US"/>
        </w:rPr>
        <w:t>)</w:t>
      </w:r>
      <w:r w:rsidRPr="008C53AF">
        <w:t xml:space="preserve"> - представител на НСОРБ;</w:t>
      </w:r>
    </w:p>
    <w:p w14:paraId="56BAAB10" w14:textId="77777777" w:rsidR="003F1720" w:rsidRPr="008C53AF" w:rsidRDefault="003F1720" w:rsidP="003F1720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  <w:r w:rsidRPr="008C53AF">
        <w:rPr>
          <w:b/>
        </w:rPr>
        <w:t xml:space="preserve">Заместник: </w:t>
      </w:r>
    </w:p>
    <w:p w14:paraId="524169F7" w14:textId="77777777" w:rsidR="003F1720" w:rsidRPr="008C53AF" w:rsidRDefault="003F1720" w:rsidP="003F1720">
      <w:pPr>
        <w:pStyle w:val="ListParagraph"/>
        <w:numPr>
          <w:ilvl w:val="0"/>
          <w:numId w:val="7"/>
        </w:numPr>
        <w:tabs>
          <w:tab w:val="left" w:pos="567"/>
        </w:tabs>
        <w:ind w:right="-1"/>
        <w:jc w:val="both"/>
        <w:rPr>
          <w:rFonts w:ascii="Times New Roman" w:hAnsi="Times New Roman"/>
          <w:sz w:val="24"/>
        </w:rPr>
      </w:pPr>
      <w:r w:rsidRPr="008C53AF">
        <w:rPr>
          <w:rFonts w:ascii="Times New Roman" w:hAnsi="Times New Roman"/>
          <w:b/>
          <w:sz w:val="24"/>
        </w:rPr>
        <w:t>Яна Дочева</w:t>
      </w:r>
      <w:r w:rsidRPr="008C53AF">
        <w:rPr>
          <w:rFonts w:ascii="Times New Roman" w:hAnsi="Times New Roman"/>
          <w:sz w:val="24"/>
        </w:rPr>
        <w:t xml:space="preserve"> – ръководител екип „Стратегическо развитие на общините“ в НСОРБ;</w:t>
      </w:r>
    </w:p>
    <w:p w14:paraId="328B0AD0" w14:textId="77777777" w:rsidR="003F1720" w:rsidRPr="00C70381" w:rsidRDefault="003F1720" w:rsidP="003F1720">
      <w:pPr>
        <w:numPr>
          <w:ilvl w:val="0"/>
          <w:numId w:val="1"/>
        </w:numPr>
        <w:spacing w:line="276" w:lineRule="auto"/>
        <w:ind w:right="-1"/>
        <w:jc w:val="both"/>
        <w:rPr>
          <w:color w:val="000000" w:themeColor="text1"/>
        </w:rPr>
      </w:pPr>
      <w:r w:rsidRPr="00C70381">
        <w:rPr>
          <w:b/>
          <w:color w:val="000000" w:themeColor="text1"/>
        </w:rPr>
        <w:t>Милчо Близнаков</w:t>
      </w:r>
      <w:r w:rsidRPr="00C70381">
        <w:rPr>
          <w:color w:val="000000" w:themeColor="text1"/>
        </w:rPr>
        <w:t xml:space="preserve"> – регионален представител  на Асоциация на индустриалния капитал в България</w:t>
      </w:r>
      <w:r>
        <w:rPr>
          <w:color w:val="000000" w:themeColor="text1"/>
        </w:rPr>
        <w:t xml:space="preserve"> (АИКБ)</w:t>
      </w:r>
      <w:r w:rsidRPr="00C70381">
        <w:rPr>
          <w:color w:val="000000" w:themeColor="text1"/>
        </w:rPr>
        <w:t xml:space="preserve"> - представител на национално представените организации на работодателите, които имат свои членове на територията на съответния регион за планиране от ниво 2;</w:t>
      </w:r>
    </w:p>
    <w:p w14:paraId="1B2A9E7D" w14:textId="77777777" w:rsidR="003F1720" w:rsidRPr="00C70381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C70381">
        <w:rPr>
          <w:b/>
        </w:rPr>
        <w:t>Светлин Стоянов</w:t>
      </w:r>
      <w:r w:rsidRPr="00C70381">
        <w:t xml:space="preserve"> – регионален представител на Конфедерация на работодателите и индустриалците в България за  Варна</w:t>
      </w:r>
      <w:r>
        <w:t xml:space="preserve"> (КРИБ)</w:t>
      </w:r>
      <w:r w:rsidRPr="00C70381">
        <w:t xml:space="preserve"> - представител на национално представените организации на работодателите, които имат свои членове на територията на съответния регион за планиране от ниво 2;</w:t>
      </w:r>
    </w:p>
    <w:p w14:paraId="4D0EDB7B" w14:textId="77777777" w:rsidR="003F1720" w:rsidRPr="0036441A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36441A">
        <w:rPr>
          <w:b/>
        </w:rPr>
        <w:t>Васил Василев</w:t>
      </w:r>
      <w:r w:rsidRPr="0036441A">
        <w:t xml:space="preserve"> - председател на Синдикален регионален съюз на Конфедерация на труда „Подкрепа“ - Варна - представител на национално представените организации на работниците и служителите;</w:t>
      </w:r>
    </w:p>
    <w:p w14:paraId="4E06CEC1" w14:textId="77777777" w:rsidR="003F1720" w:rsidRPr="0036441A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36441A">
        <w:rPr>
          <w:b/>
        </w:rPr>
        <w:t>Пламен Димитров</w:t>
      </w:r>
      <w:r w:rsidRPr="0036441A">
        <w:t xml:space="preserve"> - президент на Конфедерацията на независимите синдикати в България - представител на национално представените организации на работниците и служителите;</w:t>
      </w:r>
    </w:p>
    <w:p w14:paraId="7636B07B" w14:textId="77777777" w:rsidR="003F1720" w:rsidRPr="00957F11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957F11">
        <w:t xml:space="preserve"> Доц. д-р </w:t>
      </w:r>
      <w:r w:rsidRPr="00957F11">
        <w:rPr>
          <w:b/>
        </w:rPr>
        <w:t>Добрин Добрев</w:t>
      </w:r>
      <w:r w:rsidRPr="00957F11">
        <w:t xml:space="preserve"> – декан на факултет „Управление“ в Икономически университет - Варна - представител на висшите училища в съответния регион за планиране от ниво 2;</w:t>
      </w:r>
    </w:p>
    <w:p w14:paraId="2B1D4DE1" w14:textId="77777777" w:rsidR="003F1720" w:rsidRPr="00957F11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957F11">
        <w:t xml:space="preserve">Проф. д. </w:t>
      </w:r>
      <w:proofErr w:type="spellStart"/>
      <w:r w:rsidRPr="00957F11">
        <w:t>ик</w:t>
      </w:r>
      <w:proofErr w:type="spellEnd"/>
      <w:r w:rsidRPr="00957F11">
        <w:t>. н.</w:t>
      </w:r>
      <w:r w:rsidRPr="00957F11">
        <w:rPr>
          <w:b/>
        </w:rPr>
        <w:t xml:space="preserve"> Димитър Канев</w:t>
      </w:r>
      <w:r w:rsidRPr="00957F11">
        <w:t xml:space="preserve"> - заместник-ректор на Варненски свободен университет - представител на висшите училища в съответния регион за планиране от ниво 2;</w:t>
      </w:r>
    </w:p>
    <w:p w14:paraId="1E41797F" w14:textId="77777777" w:rsidR="003F1720" w:rsidRPr="00C94A95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C94A95">
        <w:rPr>
          <w:b/>
        </w:rPr>
        <w:t>Димитринка Христова</w:t>
      </w:r>
      <w:r w:rsidRPr="00C94A95">
        <w:t xml:space="preserve"> – управител на „ЕС ПИ КОНСУЛТ БГ“ ООД - представител на икономическия сектор от група предприятия „малки/</w:t>
      </w:r>
      <w:proofErr w:type="spellStart"/>
      <w:r w:rsidRPr="00C94A95">
        <w:t>микропредприятия</w:t>
      </w:r>
      <w:proofErr w:type="spellEnd"/>
      <w:r w:rsidRPr="00C94A95">
        <w:t>“ в съответния регион за планиране от ниво 2;</w:t>
      </w:r>
    </w:p>
    <w:p w14:paraId="50DEBEEC" w14:textId="77777777" w:rsidR="003F1720" w:rsidRPr="00C94A95" w:rsidRDefault="003F1720" w:rsidP="003F1720">
      <w:pPr>
        <w:spacing w:line="276" w:lineRule="auto"/>
        <w:ind w:right="-1" w:firstLine="0"/>
        <w:jc w:val="both"/>
        <w:rPr>
          <w:b/>
        </w:rPr>
      </w:pPr>
      <w:r w:rsidRPr="00C94A95">
        <w:rPr>
          <w:b/>
        </w:rPr>
        <w:t xml:space="preserve"> Заместник: </w:t>
      </w:r>
    </w:p>
    <w:p w14:paraId="0C4F5002" w14:textId="77777777" w:rsidR="003F1720" w:rsidRPr="00C94A95" w:rsidRDefault="003F1720" w:rsidP="003F1720">
      <w:pPr>
        <w:pStyle w:val="ListParagraph"/>
        <w:numPr>
          <w:ilvl w:val="0"/>
          <w:numId w:val="8"/>
        </w:numPr>
        <w:ind w:right="-1"/>
        <w:jc w:val="both"/>
        <w:rPr>
          <w:rFonts w:ascii="Times New Roman" w:hAnsi="Times New Roman"/>
          <w:sz w:val="24"/>
        </w:rPr>
      </w:pPr>
      <w:r w:rsidRPr="00C94A95">
        <w:rPr>
          <w:rFonts w:ascii="Times New Roman" w:hAnsi="Times New Roman"/>
          <w:b/>
          <w:sz w:val="24"/>
        </w:rPr>
        <w:t>Ваня Дянкова</w:t>
      </w:r>
      <w:r w:rsidRPr="00C94A95">
        <w:rPr>
          <w:rFonts w:ascii="Times New Roman" w:hAnsi="Times New Roman"/>
          <w:sz w:val="24"/>
        </w:rPr>
        <w:t xml:space="preserve"> - счетоводител </w:t>
      </w:r>
      <w:r>
        <w:rPr>
          <w:rFonts w:ascii="Times New Roman" w:hAnsi="Times New Roman"/>
          <w:sz w:val="24"/>
        </w:rPr>
        <w:t>в</w:t>
      </w:r>
      <w:r w:rsidRPr="00C94A95">
        <w:rPr>
          <w:rFonts w:ascii="Times New Roman" w:hAnsi="Times New Roman"/>
          <w:sz w:val="24"/>
        </w:rPr>
        <w:t xml:space="preserve"> „ЕС ПИ КОНСУЛТ БГ“ ООД;</w:t>
      </w:r>
    </w:p>
    <w:p w14:paraId="59BD2242" w14:textId="77777777" w:rsidR="003F1720" w:rsidRPr="00FD62E7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FD62E7">
        <w:rPr>
          <w:b/>
        </w:rPr>
        <w:t>Илиана Георгиева</w:t>
      </w:r>
      <w:r w:rsidRPr="00FD62E7">
        <w:t xml:space="preserve"> - </w:t>
      </w:r>
      <w:r>
        <w:t>и</w:t>
      </w:r>
      <w:r w:rsidRPr="00FD62E7">
        <w:t>зпълнителен директор на Фондация „Зелена индустрия, иновации и технологичен трансфер“ - представител на юридически лица с нестопанска цел, осъществяващи дейност в обществена полза на територията на съответния регион за планиране от ниво 2 от групата екологични организации и организации, работещи в сферата на образованието, науката и културата;</w:t>
      </w:r>
    </w:p>
    <w:p w14:paraId="47D82D65" w14:textId="77777777" w:rsidR="003F1720" w:rsidRPr="003B7ADF" w:rsidRDefault="003F1720" w:rsidP="003F1720">
      <w:pPr>
        <w:tabs>
          <w:tab w:val="left" w:pos="567"/>
        </w:tabs>
        <w:spacing w:line="276" w:lineRule="auto"/>
        <w:ind w:right="-1" w:firstLine="0"/>
        <w:jc w:val="both"/>
        <w:rPr>
          <w:b/>
          <w:lang w:val="en-US"/>
        </w:rPr>
      </w:pPr>
      <w:r w:rsidRPr="003B7ADF">
        <w:rPr>
          <w:b/>
        </w:rPr>
        <w:t xml:space="preserve">Заместник: </w:t>
      </w:r>
    </w:p>
    <w:p w14:paraId="4B52595A" w14:textId="77777777" w:rsidR="003F1720" w:rsidRPr="003B7ADF" w:rsidRDefault="003F1720" w:rsidP="003F1720">
      <w:pPr>
        <w:pStyle w:val="ListParagraph"/>
        <w:numPr>
          <w:ilvl w:val="0"/>
          <w:numId w:val="8"/>
        </w:numPr>
        <w:tabs>
          <w:tab w:val="left" w:pos="567"/>
        </w:tabs>
        <w:spacing w:after="120"/>
        <w:jc w:val="both"/>
        <w:rPr>
          <w:rFonts w:ascii="Times New Roman" w:hAnsi="Times New Roman"/>
          <w:sz w:val="24"/>
        </w:rPr>
      </w:pPr>
      <w:r w:rsidRPr="003B7ADF">
        <w:rPr>
          <w:rFonts w:ascii="Times New Roman" w:hAnsi="Times New Roman"/>
          <w:b/>
          <w:sz w:val="24"/>
        </w:rPr>
        <w:t xml:space="preserve"> Марияна Кънчева </w:t>
      </w:r>
      <w:r w:rsidRPr="003B7ADF"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/>
          <w:sz w:val="24"/>
        </w:rPr>
        <w:t>и</w:t>
      </w:r>
      <w:r w:rsidRPr="003B7ADF">
        <w:rPr>
          <w:rFonts w:ascii="Times New Roman" w:hAnsi="Times New Roman"/>
          <w:sz w:val="24"/>
        </w:rPr>
        <w:t>зпълнителен директор на Сдружение „Асоциация на Българските Черноморски общини“;</w:t>
      </w:r>
    </w:p>
    <w:p w14:paraId="313AAD7C" w14:textId="77777777" w:rsidR="003F1720" w:rsidRPr="008E4F25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8E4F25">
        <w:rPr>
          <w:b/>
        </w:rPr>
        <w:t>Д-р инж. Дойчин Ников</w:t>
      </w:r>
      <w:r w:rsidRPr="008E4F25">
        <w:t xml:space="preserve"> – председател на УС на СНЦ „Клъстер Черноморска Икономическа Зона“ - представител на юридически лица с нестопанска цел, осъществяващи дейност в обществена полза на територията на съответния регион за планиране от ниво 2 от групата агенции за регионално развитие;</w:t>
      </w:r>
    </w:p>
    <w:p w14:paraId="20B7F2E3" w14:textId="77777777" w:rsidR="00613FB0" w:rsidRDefault="00613FB0" w:rsidP="003F1720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</w:p>
    <w:p w14:paraId="1C0A3E95" w14:textId="77777777" w:rsidR="00D75A6F" w:rsidRDefault="00D75A6F" w:rsidP="003F1720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</w:p>
    <w:p w14:paraId="331E3514" w14:textId="0BCEEA96" w:rsidR="003F1720" w:rsidRPr="00A67434" w:rsidRDefault="003F1720" w:rsidP="003F1720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  <w:bookmarkStart w:id="0" w:name="_GoBack"/>
      <w:bookmarkEnd w:id="0"/>
      <w:r w:rsidRPr="00A67434">
        <w:rPr>
          <w:b/>
        </w:rPr>
        <w:t xml:space="preserve">Заместници: </w:t>
      </w:r>
    </w:p>
    <w:p w14:paraId="28E72199" w14:textId="77777777" w:rsidR="003F1720" w:rsidRPr="00A67434" w:rsidRDefault="003F1720" w:rsidP="003F1720">
      <w:pPr>
        <w:pStyle w:val="ListParagraph"/>
        <w:numPr>
          <w:ilvl w:val="0"/>
          <w:numId w:val="8"/>
        </w:numPr>
        <w:tabs>
          <w:tab w:val="left" w:pos="567"/>
        </w:tabs>
        <w:ind w:right="-1"/>
        <w:jc w:val="both"/>
        <w:rPr>
          <w:rFonts w:ascii="Times New Roman" w:hAnsi="Times New Roman"/>
          <w:sz w:val="24"/>
        </w:rPr>
      </w:pPr>
      <w:r w:rsidRPr="00A67434">
        <w:rPr>
          <w:rFonts w:ascii="Times New Roman" w:hAnsi="Times New Roman"/>
          <w:b/>
          <w:sz w:val="24"/>
        </w:rPr>
        <w:t xml:space="preserve">  Тодорка Атанасова</w:t>
      </w:r>
      <w:r w:rsidRPr="00A67434">
        <w:rPr>
          <w:rFonts w:ascii="Times New Roman" w:hAnsi="Times New Roman"/>
          <w:sz w:val="24"/>
        </w:rPr>
        <w:t xml:space="preserve"> – директор на Сдружение „Агенция за икономическо развитие - Варна“;</w:t>
      </w:r>
    </w:p>
    <w:p w14:paraId="4600C28C" w14:textId="77777777" w:rsidR="003F1720" w:rsidRPr="00A67434" w:rsidRDefault="003F1720" w:rsidP="003F1720">
      <w:pPr>
        <w:pStyle w:val="ListParagraph"/>
        <w:numPr>
          <w:ilvl w:val="0"/>
          <w:numId w:val="8"/>
        </w:numPr>
        <w:tabs>
          <w:tab w:val="left" w:pos="567"/>
        </w:tabs>
        <w:ind w:right="-1"/>
        <w:jc w:val="both"/>
        <w:rPr>
          <w:rFonts w:ascii="Times New Roman" w:hAnsi="Times New Roman"/>
          <w:sz w:val="24"/>
        </w:rPr>
      </w:pPr>
      <w:r w:rsidRPr="00A67434">
        <w:rPr>
          <w:rFonts w:ascii="Times New Roman" w:hAnsi="Times New Roman"/>
          <w:b/>
          <w:sz w:val="24"/>
        </w:rPr>
        <w:t xml:space="preserve">  Илзе Атанасова</w:t>
      </w:r>
      <w:r w:rsidRPr="00A67434">
        <w:rPr>
          <w:rFonts w:ascii="Times New Roman" w:hAnsi="Times New Roman"/>
          <w:sz w:val="24"/>
        </w:rPr>
        <w:t xml:space="preserve"> – председател на УС на Сдружение „Морски </w:t>
      </w:r>
      <w:proofErr w:type="spellStart"/>
      <w:r w:rsidRPr="00A67434">
        <w:rPr>
          <w:rFonts w:ascii="Times New Roman" w:hAnsi="Times New Roman"/>
          <w:sz w:val="24"/>
        </w:rPr>
        <w:t>Клъстър</w:t>
      </w:r>
      <w:proofErr w:type="spellEnd"/>
      <w:r w:rsidRPr="00A67434">
        <w:rPr>
          <w:rFonts w:ascii="Times New Roman" w:hAnsi="Times New Roman"/>
          <w:sz w:val="24"/>
        </w:rPr>
        <w:t xml:space="preserve"> България“;</w:t>
      </w:r>
    </w:p>
    <w:p w14:paraId="26345824" w14:textId="46361E4B" w:rsidR="003F1720" w:rsidRPr="003C40CB" w:rsidRDefault="003F1720" w:rsidP="003F1720">
      <w:pPr>
        <w:pStyle w:val="ListParagraph"/>
        <w:numPr>
          <w:ilvl w:val="0"/>
          <w:numId w:val="8"/>
        </w:numPr>
        <w:tabs>
          <w:tab w:val="left" w:pos="567"/>
        </w:tabs>
        <w:ind w:right="-1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 w:rsidR="00491EA1">
        <w:rPr>
          <w:rFonts w:ascii="Times New Roman" w:hAnsi="Times New Roman"/>
          <w:b/>
          <w:sz w:val="24"/>
        </w:rPr>
        <w:t xml:space="preserve"> </w:t>
      </w:r>
      <w:r w:rsidRPr="00A67434">
        <w:rPr>
          <w:rFonts w:ascii="Times New Roman" w:hAnsi="Times New Roman"/>
          <w:b/>
          <w:sz w:val="24"/>
        </w:rPr>
        <w:t>Свилен Крайчев</w:t>
      </w:r>
      <w:r w:rsidRPr="00A67434">
        <w:rPr>
          <w:rFonts w:ascii="Times New Roman" w:hAnsi="Times New Roman"/>
          <w:sz w:val="24"/>
        </w:rPr>
        <w:t xml:space="preserve"> – зам. председател на УС на Сдружение „Морски </w:t>
      </w:r>
      <w:proofErr w:type="spellStart"/>
      <w:r w:rsidRPr="00A67434">
        <w:rPr>
          <w:rFonts w:ascii="Times New Roman" w:hAnsi="Times New Roman"/>
          <w:sz w:val="24"/>
        </w:rPr>
        <w:t>Клъстър</w:t>
      </w:r>
      <w:proofErr w:type="spellEnd"/>
      <w:r>
        <w:rPr>
          <w:rFonts w:ascii="Times New Roman" w:hAnsi="Times New Roman"/>
          <w:sz w:val="24"/>
        </w:rPr>
        <w:t>“</w:t>
      </w:r>
      <w:r w:rsidRPr="00A67434">
        <w:rPr>
          <w:rFonts w:ascii="Times New Roman" w:hAnsi="Times New Roman"/>
          <w:sz w:val="24"/>
        </w:rPr>
        <w:t xml:space="preserve"> България</w:t>
      </w:r>
      <w:r>
        <w:rPr>
          <w:rFonts w:ascii="Times New Roman" w:hAnsi="Times New Roman"/>
          <w:sz w:val="24"/>
        </w:rPr>
        <w:t>.</w:t>
      </w:r>
    </w:p>
    <w:p w14:paraId="41262A68" w14:textId="77777777" w:rsidR="003F1720" w:rsidRPr="003C40CB" w:rsidRDefault="003F1720" w:rsidP="003F1720">
      <w:pPr>
        <w:spacing w:before="0" w:after="0" w:line="240" w:lineRule="auto"/>
        <w:ind w:firstLine="0"/>
        <w:jc w:val="both"/>
        <w:rPr>
          <w:color w:val="FF0000"/>
        </w:rPr>
      </w:pPr>
    </w:p>
    <w:p w14:paraId="70359CA3" w14:textId="77777777" w:rsidR="003F1720" w:rsidRPr="0041648A" w:rsidRDefault="003F1720" w:rsidP="003F1720">
      <w:pPr>
        <w:spacing w:line="276" w:lineRule="auto"/>
        <w:ind w:right="-1" w:firstLine="0"/>
        <w:jc w:val="both"/>
        <w:rPr>
          <w:b/>
          <w:lang w:val="en-US"/>
        </w:rPr>
      </w:pPr>
      <w:r w:rsidRPr="0041648A">
        <w:rPr>
          <w:b/>
          <w:lang w:val="en-US"/>
        </w:rPr>
        <w:t>III</w:t>
      </w:r>
      <w:r w:rsidRPr="0041648A">
        <w:rPr>
          <w:b/>
        </w:rPr>
        <w:t>. Наблюдатели по чл. 18, ал. 13, т. 1-5 от ЗРР, единствено с право на съвещателен глас:</w:t>
      </w:r>
    </w:p>
    <w:p w14:paraId="53C716A5" w14:textId="77777777" w:rsidR="003F1720" w:rsidRPr="008D38C9" w:rsidRDefault="003F1720" w:rsidP="003F1720">
      <w:pPr>
        <w:numPr>
          <w:ilvl w:val="0"/>
          <w:numId w:val="1"/>
        </w:numPr>
        <w:spacing w:line="276" w:lineRule="auto"/>
        <w:ind w:right="-1"/>
        <w:jc w:val="both"/>
        <w:rPr>
          <w:color w:val="000000" w:themeColor="text1"/>
        </w:rPr>
      </w:pPr>
      <w:r w:rsidRPr="008D38C9">
        <w:rPr>
          <w:b/>
          <w:color w:val="000000" w:themeColor="text1"/>
        </w:rPr>
        <w:t>Ангел Сираков</w:t>
      </w:r>
      <w:r w:rsidRPr="008D38C9">
        <w:rPr>
          <w:color w:val="000000" w:themeColor="text1"/>
        </w:rPr>
        <w:t xml:space="preserve"> – началник на сектор „Политики и програми за устойчив растеж“, </w:t>
      </w:r>
      <w:r>
        <w:rPr>
          <w:color w:val="000000" w:themeColor="text1"/>
        </w:rPr>
        <w:t xml:space="preserve">отдел НА, </w:t>
      </w:r>
      <w:r w:rsidRPr="008D38C9">
        <w:rPr>
          <w:color w:val="000000" w:themeColor="text1"/>
        </w:rPr>
        <w:t xml:space="preserve">дирекция „Централно координационно звено“ </w:t>
      </w:r>
      <w:r w:rsidRPr="008D38C9">
        <w:rPr>
          <w:color w:val="000000" w:themeColor="text1"/>
          <w:lang w:val="en-US"/>
        </w:rPr>
        <w:t>(</w:t>
      </w:r>
      <w:r w:rsidRPr="008D38C9">
        <w:rPr>
          <w:color w:val="000000" w:themeColor="text1"/>
        </w:rPr>
        <w:t>ЦКЗ</w:t>
      </w:r>
      <w:r w:rsidRPr="008D38C9">
        <w:rPr>
          <w:color w:val="000000" w:themeColor="text1"/>
          <w:lang w:val="en-US"/>
        </w:rPr>
        <w:t>)</w:t>
      </w:r>
      <w:r w:rsidRPr="008D38C9">
        <w:rPr>
          <w:color w:val="000000" w:themeColor="text1"/>
        </w:rPr>
        <w:t xml:space="preserve"> - представител на дирекция ЦКЗ,  </w:t>
      </w:r>
      <w:r w:rsidRPr="00B313C3">
        <w:t xml:space="preserve">Администрация на Министерски съвет; </w:t>
      </w:r>
    </w:p>
    <w:p w14:paraId="17BC947B" w14:textId="77777777" w:rsidR="003F1720" w:rsidRPr="00C076FA" w:rsidRDefault="003F1720" w:rsidP="003F1720">
      <w:pPr>
        <w:spacing w:line="276" w:lineRule="auto"/>
        <w:ind w:right="-1" w:firstLine="0"/>
        <w:jc w:val="both"/>
        <w:rPr>
          <w:b/>
          <w:color w:val="000000" w:themeColor="text1"/>
        </w:rPr>
      </w:pPr>
      <w:r w:rsidRPr="00C076FA">
        <w:rPr>
          <w:b/>
          <w:color w:val="000000" w:themeColor="text1"/>
        </w:rPr>
        <w:t>Заместник:</w:t>
      </w:r>
    </w:p>
    <w:p w14:paraId="3898F2AC" w14:textId="77777777" w:rsidR="003F1720" w:rsidRPr="00C076FA" w:rsidRDefault="003F1720" w:rsidP="003F1720">
      <w:pPr>
        <w:pStyle w:val="ListParagraph"/>
        <w:numPr>
          <w:ilvl w:val="0"/>
          <w:numId w:val="18"/>
        </w:numPr>
        <w:spacing w:after="120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076FA">
        <w:rPr>
          <w:rFonts w:ascii="Times New Roman" w:hAnsi="Times New Roman"/>
          <w:b/>
          <w:color w:val="000000" w:themeColor="text1"/>
          <w:sz w:val="24"/>
          <w:szCs w:val="24"/>
        </w:rPr>
        <w:t>Добринка Кръстева</w:t>
      </w:r>
      <w:r w:rsidRPr="00C076FA">
        <w:rPr>
          <w:rFonts w:ascii="Times New Roman" w:hAnsi="Times New Roman"/>
          <w:color w:val="000000" w:themeColor="text1"/>
          <w:sz w:val="24"/>
          <w:szCs w:val="24"/>
        </w:rPr>
        <w:t xml:space="preserve"> - началник на отдел „Наблюдение и анализ“,</w:t>
      </w:r>
      <w:r w:rsidRPr="00C076FA">
        <w:rPr>
          <w:color w:val="000000" w:themeColor="text1"/>
        </w:rPr>
        <w:t xml:space="preserve"> </w:t>
      </w:r>
      <w:r w:rsidRPr="00C076FA">
        <w:rPr>
          <w:rFonts w:ascii="Times New Roman" w:hAnsi="Times New Roman"/>
          <w:color w:val="000000" w:themeColor="text1"/>
          <w:sz w:val="24"/>
          <w:szCs w:val="24"/>
        </w:rPr>
        <w:t>дирекция ЦКЗ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B313C3">
        <w:rPr>
          <w:rFonts w:ascii="Times New Roman" w:hAnsi="Times New Roman"/>
          <w:sz w:val="24"/>
          <w:szCs w:val="24"/>
        </w:rPr>
        <w:t>АМС</w:t>
      </w:r>
      <w:r>
        <w:rPr>
          <w:rFonts w:ascii="Times New Roman" w:hAnsi="Times New Roman"/>
          <w:sz w:val="24"/>
          <w:szCs w:val="24"/>
        </w:rPr>
        <w:t>.</w:t>
      </w:r>
    </w:p>
    <w:p w14:paraId="5EA28EF8" w14:textId="77777777" w:rsidR="003F1720" w:rsidRPr="006A6311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6A6311">
        <w:rPr>
          <w:b/>
        </w:rPr>
        <w:t>Владислав Иванов</w:t>
      </w:r>
      <w:r w:rsidRPr="006A6311">
        <w:t xml:space="preserve">– директор на дирекция „Одитна дейност“, Изпълнителна агенция </w:t>
      </w:r>
      <w:r w:rsidRPr="006A6311">
        <w:rPr>
          <w:lang w:val="en"/>
        </w:rPr>
        <w:t>"</w:t>
      </w:r>
      <w:proofErr w:type="spellStart"/>
      <w:r w:rsidRPr="006A6311">
        <w:rPr>
          <w:lang w:val="en"/>
        </w:rPr>
        <w:t>Одит</w:t>
      </w:r>
      <w:proofErr w:type="spellEnd"/>
      <w:r w:rsidRPr="006A6311">
        <w:rPr>
          <w:lang w:val="en"/>
        </w:rPr>
        <w:t xml:space="preserve"> </w:t>
      </w:r>
      <w:proofErr w:type="spellStart"/>
      <w:r w:rsidRPr="006A6311">
        <w:rPr>
          <w:lang w:val="en"/>
        </w:rPr>
        <w:t>на</w:t>
      </w:r>
      <w:proofErr w:type="spellEnd"/>
      <w:r w:rsidRPr="006A6311">
        <w:rPr>
          <w:lang w:val="en"/>
        </w:rPr>
        <w:t xml:space="preserve"> </w:t>
      </w:r>
      <w:proofErr w:type="spellStart"/>
      <w:r w:rsidRPr="006A6311">
        <w:rPr>
          <w:lang w:val="en"/>
        </w:rPr>
        <w:t>средствата</w:t>
      </w:r>
      <w:proofErr w:type="spellEnd"/>
      <w:r w:rsidRPr="006A6311">
        <w:rPr>
          <w:lang w:val="en"/>
        </w:rPr>
        <w:t xml:space="preserve"> </w:t>
      </w:r>
      <w:proofErr w:type="spellStart"/>
      <w:r w:rsidRPr="006A6311">
        <w:rPr>
          <w:lang w:val="en"/>
        </w:rPr>
        <w:t>от</w:t>
      </w:r>
      <w:proofErr w:type="spellEnd"/>
      <w:r w:rsidRPr="006A6311">
        <w:rPr>
          <w:lang w:val="en"/>
        </w:rPr>
        <w:t xml:space="preserve"> </w:t>
      </w:r>
      <w:proofErr w:type="spellStart"/>
      <w:r w:rsidRPr="006A6311">
        <w:rPr>
          <w:lang w:val="en"/>
        </w:rPr>
        <w:t>Европейския</w:t>
      </w:r>
      <w:proofErr w:type="spellEnd"/>
      <w:r w:rsidRPr="006A6311">
        <w:rPr>
          <w:lang w:val="en"/>
        </w:rPr>
        <w:t xml:space="preserve"> </w:t>
      </w:r>
      <w:proofErr w:type="spellStart"/>
      <w:r w:rsidRPr="006A6311">
        <w:rPr>
          <w:lang w:val="en"/>
        </w:rPr>
        <w:t>съюз</w:t>
      </w:r>
      <w:proofErr w:type="spellEnd"/>
      <w:r w:rsidRPr="006A6311">
        <w:t xml:space="preserve">“ </w:t>
      </w:r>
      <w:r w:rsidRPr="006A6311">
        <w:rPr>
          <w:lang w:val="en-US"/>
        </w:rPr>
        <w:t>(</w:t>
      </w:r>
      <w:r w:rsidRPr="006A6311">
        <w:t>ИА ОСЕС</w:t>
      </w:r>
      <w:r w:rsidRPr="006A6311">
        <w:rPr>
          <w:lang w:val="en-US"/>
        </w:rPr>
        <w:t>)</w:t>
      </w:r>
      <w:r w:rsidRPr="006A6311">
        <w:t xml:space="preserve"> - представител на ИА </w:t>
      </w:r>
      <w:r w:rsidRPr="006A6311">
        <w:rPr>
          <w:lang w:val="en"/>
        </w:rPr>
        <w:t>О</w:t>
      </w:r>
      <w:r w:rsidRPr="006A6311">
        <w:t>СЕС към Министерство на финансите;</w:t>
      </w:r>
    </w:p>
    <w:p w14:paraId="1D539BCF" w14:textId="77777777" w:rsidR="003F1720" w:rsidRPr="006A6311" w:rsidRDefault="003F1720" w:rsidP="003F1720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  <w:r w:rsidRPr="006A6311">
        <w:rPr>
          <w:b/>
        </w:rPr>
        <w:t xml:space="preserve">Заместник: </w:t>
      </w:r>
    </w:p>
    <w:p w14:paraId="2B8D1444" w14:textId="77777777" w:rsidR="003F1720" w:rsidRPr="006A6311" w:rsidRDefault="003F1720" w:rsidP="003F1720">
      <w:pPr>
        <w:pStyle w:val="ListParagraph"/>
        <w:numPr>
          <w:ilvl w:val="0"/>
          <w:numId w:val="19"/>
        </w:numPr>
        <w:tabs>
          <w:tab w:val="left" w:pos="567"/>
        </w:tabs>
        <w:spacing w:after="120"/>
        <w:ind w:left="709"/>
        <w:jc w:val="both"/>
        <w:rPr>
          <w:b/>
          <w:color w:val="FF0000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6A6311">
        <w:rPr>
          <w:rFonts w:ascii="Times New Roman" w:hAnsi="Times New Roman"/>
          <w:b/>
          <w:sz w:val="24"/>
          <w:szCs w:val="24"/>
        </w:rPr>
        <w:t>Виолета Николова</w:t>
      </w:r>
      <w:r w:rsidRPr="006A6311">
        <w:rPr>
          <w:rFonts w:ascii="Times New Roman" w:hAnsi="Times New Roman"/>
          <w:sz w:val="24"/>
          <w:szCs w:val="24"/>
        </w:rPr>
        <w:t xml:space="preserve"> – </w:t>
      </w:r>
      <w:r w:rsidRPr="006A6311">
        <w:rPr>
          <w:rFonts w:ascii="Times New Roman" w:hAnsi="Times New Roman"/>
          <w:szCs w:val="24"/>
        </w:rPr>
        <w:t xml:space="preserve">началник на отдел „Одити на средствата по регионална политика“ в  дирекция </w:t>
      </w:r>
      <w:r w:rsidRPr="00FA4ED3">
        <w:rPr>
          <w:rFonts w:ascii="Times New Roman" w:hAnsi="Times New Roman"/>
          <w:szCs w:val="24"/>
        </w:rPr>
        <w:t>„Одитна дейност“</w:t>
      </w:r>
      <w:r>
        <w:rPr>
          <w:rFonts w:ascii="Times New Roman" w:hAnsi="Times New Roman"/>
          <w:szCs w:val="24"/>
        </w:rPr>
        <w:t xml:space="preserve">, </w:t>
      </w:r>
      <w:r w:rsidRPr="00EB2DCF">
        <w:rPr>
          <w:rFonts w:ascii="Times New Roman" w:hAnsi="Times New Roman"/>
          <w:szCs w:val="24"/>
        </w:rPr>
        <w:t>ИА „Одит на средствата от ЕС“</w:t>
      </w:r>
      <w:r>
        <w:rPr>
          <w:rFonts w:ascii="Times New Roman" w:hAnsi="Times New Roman"/>
          <w:szCs w:val="24"/>
        </w:rPr>
        <w:t xml:space="preserve"> </w:t>
      </w:r>
      <w:r w:rsidRPr="006A6311">
        <w:rPr>
          <w:rFonts w:ascii="Times New Roman" w:hAnsi="Times New Roman"/>
          <w:sz w:val="24"/>
          <w:szCs w:val="24"/>
        </w:rPr>
        <w:t xml:space="preserve">“ </w:t>
      </w:r>
      <w:r>
        <w:rPr>
          <w:rFonts w:ascii="Times New Roman" w:hAnsi="Times New Roman"/>
          <w:sz w:val="24"/>
          <w:szCs w:val="24"/>
          <w:lang w:val="en-US"/>
        </w:rPr>
        <w:t xml:space="preserve">–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представител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на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A6311">
        <w:rPr>
          <w:rFonts w:ascii="Times New Roman" w:hAnsi="Times New Roman"/>
          <w:sz w:val="24"/>
          <w:szCs w:val="24"/>
          <w:lang w:val="en-US"/>
        </w:rPr>
        <w:t>(</w:t>
      </w:r>
      <w:r w:rsidRPr="006A6311">
        <w:rPr>
          <w:rFonts w:ascii="Times New Roman" w:hAnsi="Times New Roman"/>
          <w:sz w:val="24"/>
          <w:szCs w:val="24"/>
        </w:rPr>
        <w:t>ИА ОСЕС</w:t>
      </w:r>
      <w:r>
        <w:rPr>
          <w:rFonts w:ascii="Times New Roman" w:hAnsi="Times New Roman"/>
          <w:sz w:val="24"/>
          <w:szCs w:val="24"/>
          <w:lang w:val="en-US"/>
        </w:rPr>
        <w:t>)</w:t>
      </w:r>
      <w:r w:rsidRPr="00EB2DCF">
        <w:rPr>
          <w:rFonts w:ascii="Times New Roman" w:hAnsi="Times New Roman"/>
          <w:szCs w:val="24"/>
        </w:rPr>
        <w:t xml:space="preserve"> към </w:t>
      </w:r>
      <w:r>
        <w:rPr>
          <w:rFonts w:ascii="Times New Roman" w:hAnsi="Times New Roman"/>
          <w:szCs w:val="24"/>
        </w:rPr>
        <w:t xml:space="preserve">Министерство на  </w:t>
      </w:r>
      <w:r w:rsidRPr="00EB2DCF">
        <w:rPr>
          <w:rFonts w:ascii="Times New Roman" w:hAnsi="Times New Roman"/>
          <w:szCs w:val="24"/>
        </w:rPr>
        <w:t>финансите</w:t>
      </w:r>
      <w:r>
        <w:rPr>
          <w:rFonts w:ascii="Times New Roman" w:hAnsi="Times New Roman"/>
          <w:szCs w:val="24"/>
        </w:rPr>
        <w:t>;</w:t>
      </w:r>
    </w:p>
    <w:p w14:paraId="5E4F33CB" w14:textId="77777777" w:rsidR="003F1720" w:rsidRPr="0011401F" w:rsidRDefault="003F1720" w:rsidP="003F1720">
      <w:pPr>
        <w:numPr>
          <w:ilvl w:val="0"/>
          <w:numId w:val="1"/>
        </w:numPr>
        <w:spacing w:line="276" w:lineRule="auto"/>
        <w:ind w:right="-1"/>
        <w:jc w:val="both"/>
        <w:rPr>
          <w:b/>
          <w:color w:val="000000" w:themeColor="text1"/>
        </w:rPr>
      </w:pPr>
      <w:r w:rsidRPr="0011401F">
        <w:rPr>
          <w:b/>
          <w:color w:val="000000" w:themeColor="text1"/>
        </w:rPr>
        <w:t xml:space="preserve">Михаил Василев </w:t>
      </w:r>
      <w:r>
        <w:rPr>
          <w:b/>
          <w:color w:val="000000" w:themeColor="text1"/>
        </w:rPr>
        <w:t>–</w:t>
      </w:r>
      <w:r w:rsidRPr="0011401F">
        <w:rPr>
          <w:b/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и.д.началник</w:t>
      </w:r>
      <w:proofErr w:type="spellEnd"/>
      <w:r w:rsidRPr="0011401F">
        <w:rPr>
          <w:color w:val="000000" w:themeColor="text1"/>
        </w:rPr>
        <w:t xml:space="preserve"> отдел „Административно-териториално устройство“, Дирекция „Устройство на територията и административно-</w:t>
      </w:r>
      <w:r w:rsidRPr="00B313C3">
        <w:t>териториално</w:t>
      </w:r>
      <w:r w:rsidRPr="0011401F">
        <w:rPr>
          <w:color w:val="000000" w:themeColor="text1"/>
        </w:rPr>
        <w:t xml:space="preserve"> устройство“ - представител на Министерство на регионалното развитие и благоустройството;</w:t>
      </w:r>
    </w:p>
    <w:p w14:paraId="1F82CA57" w14:textId="77777777" w:rsidR="003F1720" w:rsidRPr="0011401F" w:rsidRDefault="003F1720" w:rsidP="003F1720">
      <w:pPr>
        <w:tabs>
          <w:tab w:val="left" w:pos="567"/>
        </w:tabs>
        <w:spacing w:line="276" w:lineRule="auto"/>
        <w:ind w:right="-1" w:firstLine="0"/>
        <w:jc w:val="both"/>
        <w:rPr>
          <w:b/>
          <w:color w:val="000000" w:themeColor="text1"/>
        </w:rPr>
      </w:pPr>
      <w:r w:rsidRPr="0011401F">
        <w:rPr>
          <w:b/>
          <w:color w:val="000000" w:themeColor="text1"/>
        </w:rPr>
        <w:t>Заместник:</w:t>
      </w:r>
    </w:p>
    <w:p w14:paraId="77992C0A" w14:textId="77777777" w:rsidR="003F1720" w:rsidRPr="0011401F" w:rsidRDefault="003F1720" w:rsidP="003F1720">
      <w:pPr>
        <w:pStyle w:val="ListParagraph"/>
        <w:numPr>
          <w:ilvl w:val="0"/>
          <w:numId w:val="9"/>
        </w:numPr>
        <w:tabs>
          <w:tab w:val="left" w:pos="567"/>
        </w:tabs>
        <w:ind w:right="-1"/>
        <w:jc w:val="both"/>
        <w:rPr>
          <w:b/>
          <w:color w:val="000000" w:themeColor="text1"/>
        </w:rPr>
      </w:pPr>
      <w:r w:rsidRPr="0011401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Пеньо Дяков</w:t>
      </w:r>
      <w:r w:rsidRPr="0011401F">
        <w:rPr>
          <w:color w:val="000000" w:themeColor="text1"/>
        </w:rPr>
        <w:t xml:space="preserve"> - </w:t>
      </w:r>
      <w:r w:rsidRPr="0011401F">
        <w:rPr>
          <w:rFonts w:ascii="Times New Roman" w:hAnsi="Times New Roman"/>
          <w:color w:val="000000" w:themeColor="text1"/>
          <w:sz w:val="24"/>
          <w:szCs w:val="24"/>
        </w:rPr>
        <w:t>главен експерт в отдел „Административно-териториално устройство“, Дирекция „Устройство на територията и</w:t>
      </w:r>
      <w:r w:rsidRPr="0011401F">
        <w:rPr>
          <w:color w:val="000000" w:themeColor="text1"/>
        </w:rPr>
        <w:t xml:space="preserve"> </w:t>
      </w:r>
      <w:r w:rsidRPr="0011401F">
        <w:rPr>
          <w:rFonts w:ascii="Times New Roman" w:hAnsi="Times New Roman"/>
          <w:color w:val="000000" w:themeColor="text1"/>
          <w:sz w:val="24"/>
          <w:szCs w:val="24"/>
        </w:rPr>
        <w:t>административно-териториално устройство“;</w:t>
      </w:r>
    </w:p>
    <w:p w14:paraId="4A3B83ED" w14:textId="77777777" w:rsidR="003F1720" w:rsidRPr="000A647C" w:rsidRDefault="003F1720" w:rsidP="003F1720">
      <w:pPr>
        <w:numPr>
          <w:ilvl w:val="0"/>
          <w:numId w:val="1"/>
        </w:numPr>
        <w:spacing w:line="276" w:lineRule="auto"/>
        <w:ind w:right="-1"/>
        <w:jc w:val="both"/>
        <w:rPr>
          <w:color w:val="000000" w:themeColor="text1"/>
        </w:rPr>
      </w:pPr>
      <w:r w:rsidRPr="000A647C">
        <w:rPr>
          <w:b/>
          <w:color w:val="000000" w:themeColor="text1"/>
        </w:rPr>
        <w:t>Надежда Петрова-Костадинова</w:t>
      </w:r>
      <w:r w:rsidRPr="000A647C">
        <w:rPr>
          <w:color w:val="000000" w:themeColor="text1"/>
        </w:rPr>
        <w:t xml:space="preserve"> – държавен експерт в дирекция „Финанси на общините“ - представител на  Министерство на финансите;</w:t>
      </w:r>
    </w:p>
    <w:p w14:paraId="68410485" w14:textId="77777777" w:rsidR="003F1720" w:rsidRPr="00221981" w:rsidRDefault="003F1720" w:rsidP="003F1720">
      <w:pPr>
        <w:numPr>
          <w:ilvl w:val="0"/>
          <w:numId w:val="1"/>
        </w:numPr>
        <w:spacing w:line="276" w:lineRule="auto"/>
        <w:ind w:right="-1"/>
        <w:jc w:val="both"/>
        <w:rPr>
          <w:color w:val="000000" w:themeColor="text1"/>
        </w:rPr>
      </w:pPr>
      <w:r w:rsidRPr="00221981">
        <w:rPr>
          <w:b/>
          <w:color w:val="000000" w:themeColor="text1"/>
        </w:rPr>
        <w:t>Филип Попов</w:t>
      </w:r>
      <w:r w:rsidRPr="00221981">
        <w:rPr>
          <w:color w:val="000000" w:themeColor="text1"/>
        </w:rPr>
        <w:t xml:space="preserve"> – заместник-министър на вътрешните работи – представител на Министерство на вътрешните работи;</w:t>
      </w:r>
    </w:p>
    <w:p w14:paraId="7455097D" w14:textId="77777777" w:rsidR="00685FD1" w:rsidRDefault="00685FD1" w:rsidP="003F1720">
      <w:pPr>
        <w:tabs>
          <w:tab w:val="left" w:pos="567"/>
        </w:tabs>
        <w:ind w:right="-1" w:firstLine="0"/>
        <w:jc w:val="both"/>
        <w:rPr>
          <w:b/>
        </w:rPr>
      </w:pPr>
    </w:p>
    <w:p w14:paraId="215751F6" w14:textId="6FF71106" w:rsidR="003F1720" w:rsidRPr="00B313C3" w:rsidRDefault="003F1720" w:rsidP="003F1720">
      <w:pPr>
        <w:tabs>
          <w:tab w:val="left" w:pos="567"/>
        </w:tabs>
        <w:ind w:right="-1" w:firstLine="0"/>
        <w:jc w:val="both"/>
        <w:rPr>
          <w:b/>
        </w:rPr>
      </w:pPr>
      <w:r>
        <w:rPr>
          <w:b/>
        </w:rPr>
        <w:t>Заместник</w:t>
      </w:r>
      <w:r w:rsidRPr="00B313C3">
        <w:rPr>
          <w:b/>
        </w:rPr>
        <w:t xml:space="preserve">: </w:t>
      </w:r>
    </w:p>
    <w:p w14:paraId="2DF01692" w14:textId="77777777" w:rsidR="003F1720" w:rsidRPr="00B313C3" w:rsidRDefault="003F1720" w:rsidP="003F1720">
      <w:pPr>
        <w:pStyle w:val="ListParagraph"/>
        <w:numPr>
          <w:ilvl w:val="0"/>
          <w:numId w:val="18"/>
        </w:numPr>
        <w:ind w:left="709" w:right="-1" w:hanging="283"/>
        <w:jc w:val="both"/>
        <w:rPr>
          <w:rFonts w:ascii="Times New Roman" w:hAnsi="Times New Roman"/>
          <w:sz w:val="24"/>
          <w:szCs w:val="24"/>
        </w:rPr>
      </w:pPr>
      <w:r w:rsidRPr="00B313C3">
        <w:rPr>
          <w:rFonts w:ascii="Times New Roman" w:hAnsi="Times New Roman"/>
          <w:sz w:val="24"/>
          <w:szCs w:val="24"/>
        </w:rPr>
        <w:t>директор на ОД на МВР – Варна</w:t>
      </w:r>
      <w:r>
        <w:rPr>
          <w:rFonts w:ascii="Times New Roman" w:hAnsi="Times New Roman"/>
          <w:sz w:val="24"/>
          <w:szCs w:val="24"/>
        </w:rPr>
        <w:t>.</w:t>
      </w:r>
    </w:p>
    <w:p w14:paraId="6E9EAE76" w14:textId="77777777" w:rsidR="003F1720" w:rsidRPr="00613BCB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613BCB">
        <w:rPr>
          <w:b/>
        </w:rPr>
        <w:t>Павлета Терзийска</w:t>
      </w:r>
      <w:r w:rsidRPr="00613BCB">
        <w:t xml:space="preserve"> - дипломатически служител </w:t>
      </w:r>
      <w:r w:rsidRPr="00613BCB">
        <w:rPr>
          <w:lang w:val="en-US"/>
        </w:rPr>
        <w:t>II-</w:t>
      </w:r>
      <w:proofErr w:type="spellStart"/>
      <w:r w:rsidRPr="00613BCB">
        <w:t>ра</w:t>
      </w:r>
      <w:proofErr w:type="spellEnd"/>
      <w:r w:rsidRPr="00613BCB">
        <w:t xml:space="preserve"> степен в отдел „Външноикономически отношения“, дирекция „Външноикономически отношения и сътрудничество за развитие“ - представител на Министерство на външните работи;</w:t>
      </w:r>
    </w:p>
    <w:p w14:paraId="5897D363" w14:textId="77777777" w:rsidR="003F1720" w:rsidRPr="00613BCB" w:rsidRDefault="003F1720" w:rsidP="003F1720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  <w:r w:rsidRPr="00613BCB">
        <w:rPr>
          <w:b/>
        </w:rPr>
        <w:t xml:space="preserve">Заместник: </w:t>
      </w:r>
    </w:p>
    <w:p w14:paraId="539553CE" w14:textId="77777777" w:rsidR="003F1720" w:rsidRPr="00613BCB" w:rsidRDefault="003F1720" w:rsidP="003F1720">
      <w:pPr>
        <w:pStyle w:val="ListParagraph"/>
        <w:numPr>
          <w:ilvl w:val="0"/>
          <w:numId w:val="9"/>
        </w:numPr>
        <w:tabs>
          <w:tab w:val="left" w:pos="567"/>
        </w:tabs>
        <w:ind w:right="-1"/>
        <w:jc w:val="both"/>
        <w:rPr>
          <w:rFonts w:ascii="Times New Roman" w:hAnsi="Times New Roman"/>
          <w:sz w:val="24"/>
        </w:rPr>
      </w:pPr>
      <w:r w:rsidRPr="00613BCB">
        <w:rPr>
          <w:rFonts w:ascii="Times New Roman" w:hAnsi="Times New Roman"/>
          <w:b/>
          <w:sz w:val="24"/>
        </w:rPr>
        <w:t xml:space="preserve">Камелия Димитрова </w:t>
      </w:r>
      <w:r w:rsidRPr="00613BCB">
        <w:rPr>
          <w:rFonts w:ascii="Times New Roman" w:hAnsi="Times New Roman"/>
          <w:b/>
          <w:sz w:val="24"/>
          <w:szCs w:val="24"/>
        </w:rPr>
        <w:t xml:space="preserve">- </w:t>
      </w:r>
      <w:r w:rsidRPr="00613BCB">
        <w:rPr>
          <w:rFonts w:ascii="Times New Roman" w:hAnsi="Times New Roman"/>
          <w:sz w:val="24"/>
          <w:szCs w:val="24"/>
        </w:rPr>
        <w:t xml:space="preserve">дипломатически служител </w:t>
      </w:r>
      <w:r w:rsidRPr="00613BCB">
        <w:rPr>
          <w:rFonts w:ascii="Times New Roman" w:hAnsi="Times New Roman"/>
          <w:sz w:val="24"/>
          <w:szCs w:val="24"/>
          <w:lang w:val="en-US"/>
        </w:rPr>
        <w:t xml:space="preserve">I </w:t>
      </w:r>
      <w:r w:rsidRPr="00613BCB">
        <w:rPr>
          <w:rFonts w:ascii="Times New Roman" w:hAnsi="Times New Roman"/>
          <w:sz w:val="24"/>
          <w:szCs w:val="24"/>
        </w:rPr>
        <w:t>степен в отдел „Външноикономически отношения“, дирекция „Външноикономически отношения и сътрудничество за развитие“;</w:t>
      </w:r>
    </w:p>
    <w:p w14:paraId="22BCF3AF" w14:textId="77777777" w:rsidR="003F1720" w:rsidRPr="00613BCB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613BCB">
        <w:rPr>
          <w:b/>
        </w:rPr>
        <w:t xml:space="preserve">Евгени Господинов - </w:t>
      </w:r>
      <w:r w:rsidRPr="00613BCB">
        <w:t>главен експерт в отдел „Международни програми и проекти“, дирекция „Стратегическо развитие и програми“ - представител на Министерство на правосъдието;</w:t>
      </w:r>
    </w:p>
    <w:p w14:paraId="45DD3EFD" w14:textId="77777777" w:rsidR="003F1720" w:rsidRPr="00613BCB" w:rsidRDefault="003F1720" w:rsidP="003F1720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  <w:r w:rsidRPr="00613BCB">
        <w:rPr>
          <w:b/>
        </w:rPr>
        <w:t xml:space="preserve">Заместник: </w:t>
      </w:r>
    </w:p>
    <w:p w14:paraId="53C65583" w14:textId="77777777" w:rsidR="003F1720" w:rsidRPr="00613BCB" w:rsidRDefault="003F1720" w:rsidP="003F1720">
      <w:pPr>
        <w:pStyle w:val="ListParagraph"/>
        <w:numPr>
          <w:ilvl w:val="0"/>
          <w:numId w:val="9"/>
        </w:numPr>
        <w:tabs>
          <w:tab w:val="left" w:pos="567"/>
        </w:tabs>
        <w:ind w:right="-1"/>
        <w:jc w:val="both"/>
        <w:rPr>
          <w:rFonts w:ascii="Times New Roman" w:hAnsi="Times New Roman"/>
          <w:sz w:val="24"/>
        </w:rPr>
      </w:pPr>
      <w:r w:rsidRPr="00613BCB">
        <w:rPr>
          <w:rFonts w:ascii="Times New Roman" w:hAnsi="Times New Roman"/>
          <w:b/>
          <w:sz w:val="24"/>
        </w:rPr>
        <w:t xml:space="preserve">Анета </w:t>
      </w:r>
      <w:proofErr w:type="spellStart"/>
      <w:r w:rsidRPr="00613BCB">
        <w:rPr>
          <w:rFonts w:ascii="Times New Roman" w:hAnsi="Times New Roman"/>
          <w:b/>
          <w:sz w:val="24"/>
        </w:rPr>
        <w:t>Джорина</w:t>
      </w:r>
      <w:proofErr w:type="spellEnd"/>
      <w:r w:rsidRPr="00613BCB">
        <w:rPr>
          <w:rFonts w:ascii="Times New Roman" w:hAnsi="Times New Roman"/>
          <w:b/>
          <w:sz w:val="24"/>
        </w:rPr>
        <w:t>-Цонева</w:t>
      </w:r>
      <w:r w:rsidRPr="00613BCB">
        <w:rPr>
          <w:rFonts w:ascii="Times New Roman" w:hAnsi="Times New Roman"/>
          <w:sz w:val="24"/>
        </w:rPr>
        <w:t xml:space="preserve"> - </w:t>
      </w:r>
      <w:r w:rsidRPr="00613BCB">
        <w:rPr>
          <w:rFonts w:ascii="Times New Roman" w:hAnsi="Times New Roman"/>
          <w:sz w:val="24"/>
          <w:szCs w:val="24"/>
        </w:rPr>
        <w:t>главен експерт в отдел „Международни програми и проекти“, дирекция „Стратегическо развитие и програми“</w:t>
      </w:r>
      <w:r w:rsidRPr="00613BCB">
        <w:rPr>
          <w:rFonts w:ascii="Times New Roman" w:hAnsi="Times New Roman"/>
          <w:sz w:val="24"/>
        </w:rPr>
        <w:t>;</w:t>
      </w:r>
    </w:p>
    <w:p w14:paraId="7ACB681D" w14:textId="77777777" w:rsidR="003F1720" w:rsidRPr="008A1335" w:rsidRDefault="003F1720" w:rsidP="003F1720">
      <w:pPr>
        <w:numPr>
          <w:ilvl w:val="0"/>
          <w:numId w:val="1"/>
        </w:numPr>
        <w:spacing w:line="276" w:lineRule="auto"/>
        <w:ind w:right="-1"/>
        <w:jc w:val="both"/>
        <w:rPr>
          <w:color w:val="000000" w:themeColor="text1"/>
        </w:rPr>
      </w:pPr>
      <w:r w:rsidRPr="008A1335">
        <w:rPr>
          <w:color w:val="000000" w:themeColor="text1"/>
        </w:rPr>
        <w:t xml:space="preserve">Подполковник </w:t>
      </w:r>
      <w:r w:rsidRPr="008A1335">
        <w:rPr>
          <w:b/>
          <w:color w:val="000000" w:themeColor="text1"/>
        </w:rPr>
        <w:t>Матей Савов</w:t>
      </w:r>
      <w:r w:rsidRPr="008A1335">
        <w:rPr>
          <w:color w:val="000000" w:themeColor="text1"/>
        </w:rPr>
        <w:t xml:space="preserve"> - заместник-началник на Военно окръжие I степен- Варна - представител на Министерство на отбраната;</w:t>
      </w:r>
    </w:p>
    <w:p w14:paraId="68662575" w14:textId="77777777" w:rsidR="003F1720" w:rsidRPr="008A1335" w:rsidRDefault="003F1720" w:rsidP="003F1720">
      <w:pPr>
        <w:tabs>
          <w:tab w:val="left" w:pos="567"/>
        </w:tabs>
        <w:spacing w:line="276" w:lineRule="auto"/>
        <w:ind w:right="-1" w:firstLine="0"/>
        <w:jc w:val="both"/>
        <w:rPr>
          <w:b/>
          <w:color w:val="000000" w:themeColor="text1"/>
        </w:rPr>
      </w:pPr>
      <w:r w:rsidRPr="008A1335">
        <w:rPr>
          <w:b/>
          <w:color w:val="000000" w:themeColor="text1"/>
        </w:rPr>
        <w:t xml:space="preserve">Заместници: </w:t>
      </w:r>
    </w:p>
    <w:p w14:paraId="31B7DC56" w14:textId="77777777" w:rsidR="003F1720" w:rsidRPr="008A1335" w:rsidRDefault="003F1720" w:rsidP="003F1720">
      <w:pPr>
        <w:pStyle w:val="ListParagraph"/>
        <w:numPr>
          <w:ilvl w:val="0"/>
          <w:numId w:val="9"/>
        </w:numPr>
        <w:tabs>
          <w:tab w:val="left" w:pos="567"/>
        </w:tabs>
        <w:ind w:right="-1"/>
        <w:jc w:val="both"/>
        <w:rPr>
          <w:rFonts w:ascii="Times New Roman" w:hAnsi="Times New Roman"/>
          <w:color w:val="000000" w:themeColor="text1"/>
          <w:sz w:val="24"/>
        </w:rPr>
      </w:pPr>
      <w:r w:rsidRPr="008A1335">
        <w:rPr>
          <w:rFonts w:ascii="Times New Roman" w:hAnsi="Times New Roman"/>
          <w:color w:val="000000" w:themeColor="text1"/>
          <w:sz w:val="24"/>
        </w:rPr>
        <w:t xml:space="preserve">Подполковник  </w:t>
      </w:r>
      <w:r w:rsidRPr="008A1335">
        <w:rPr>
          <w:rFonts w:ascii="Times New Roman" w:hAnsi="Times New Roman"/>
          <w:b/>
          <w:color w:val="000000" w:themeColor="text1"/>
          <w:sz w:val="24"/>
        </w:rPr>
        <w:t>Огнян Марков</w:t>
      </w:r>
      <w:r w:rsidRPr="008A1335">
        <w:rPr>
          <w:rFonts w:ascii="Times New Roman" w:hAnsi="Times New Roman"/>
          <w:color w:val="000000" w:themeColor="text1"/>
          <w:sz w:val="24"/>
        </w:rPr>
        <w:t xml:space="preserve"> – </w:t>
      </w:r>
      <w:r w:rsidRPr="008A1335">
        <w:rPr>
          <w:rFonts w:ascii="Times New Roman" w:hAnsi="Times New Roman"/>
          <w:color w:val="000000" w:themeColor="text1"/>
          <w:sz w:val="24"/>
          <w:szCs w:val="24"/>
        </w:rPr>
        <w:t xml:space="preserve">началник на Военно окръжие </w:t>
      </w:r>
      <w:r w:rsidRPr="008A1335">
        <w:rPr>
          <w:rFonts w:ascii="Times New Roman" w:hAnsi="Times New Roman"/>
          <w:color w:val="000000" w:themeColor="text1"/>
          <w:sz w:val="24"/>
          <w:szCs w:val="24"/>
          <w:lang w:val="en-US"/>
        </w:rPr>
        <w:t>II</w:t>
      </w:r>
      <w:r w:rsidRPr="008A1335">
        <w:rPr>
          <w:rFonts w:ascii="Times New Roman" w:hAnsi="Times New Roman"/>
          <w:color w:val="000000" w:themeColor="text1"/>
          <w:sz w:val="24"/>
          <w:szCs w:val="24"/>
        </w:rPr>
        <w:t xml:space="preserve"> степен – Шумен</w:t>
      </w:r>
      <w:r w:rsidRPr="008A1335">
        <w:rPr>
          <w:rFonts w:ascii="Times New Roman" w:hAnsi="Times New Roman"/>
          <w:color w:val="000000" w:themeColor="text1"/>
          <w:sz w:val="24"/>
        </w:rPr>
        <w:t>;</w:t>
      </w:r>
    </w:p>
    <w:p w14:paraId="758C991E" w14:textId="77777777" w:rsidR="003F1720" w:rsidRPr="008A1335" w:rsidRDefault="003F1720" w:rsidP="003F1720">
      <w:pPr>
        <w:pStyle w:val="ListParagraph"/>
        <w:numPr>
          <w:ilvl w:val="0"/>
          <w:numId w:val="9"/>
        </w:numPr>
        <w:tabs>
          <w:tab w:val="left" w:pos="567"/>
        </w:tabs>
        <w:ind w:right="-1"/>
        <w:jc w:val="both"/>
        <w:rPr>
          <w:rFonts w:ascii="Times New Roman" w:hAnsi="Times New Roman"/>
          <w:color w:val="000000" w:themeColor="text1"/>
          <w:sz w:val="24"/>
        </w:rPr>
      </w:pPr>
      <w:r w:rsidRPr="008A1335">
        <w:rPr>
          <w:rFonts w:ascii="Times New Roman" w:hAnsi="Times New Roman"/>
          <w:color w:val="000000" w:themeColor="text1"/>
          <w:sz w:val="24"/>
        </w:rPr>
        <w:t xml:space="preserve">Майор </w:t>
      </w:r>
      <w:r w:rsidRPr="008A1335">
        <w:rPr>
          <w:rFonts w:ascii="Times New Roman" w:hAnsi="Times New Roman"/>
          <w:b/>
          <w:color w:val="000000" w:themeColor="text1"/>
          <w:sz w:val="24"/>
        </w:rPr>
        <w:t>Стоян Матев</w:t>
      </w:r>
      <w:r w:rsidRPr="008A1335">
        <w:rPr>
          <w:rFonts w:ascii="Times New Roman" w:hAnsi="Times New Roman"/>
          <w:color w:val="000000" w:themeColor="text1"/>
          <w:sz w:val="24"/>
        </w:rPr>
        <w:t xml:space="preserve"> </w:t>
      </w:r>
      <w:r w:rsidRPr="008A1335">
        <w:rPr>
          <w:rFonts w:ascii="Times New Roman" w:hAnsi="Times New Roman"/>
          <w:color w:val="000000" w:themeColor="text1"/>
          <w:sz w:val="24"/>
          <w:szCs w:val="24"/>
        </w:rPr>
        <w:t xml:space="preserve">– началник на Военно окръжие </w:t>
      </w:r>
      <w:r w:rsidRPr="008A133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II </w:t>
      </w:r>
      <w:r w:rsidRPr="008A1335">
        <w:rPr>
          <w:rFonts w:ascii="Times New Roman" w:hAnsi="Times New Roman"/>
          <w:color w:val="000000" w:themeColor="text1"/>
          <w:sz w:val="24"/>
          <w:szCs w:val="24"/>
        </w:rPr>
        <w:t>степен – Търговище</w:t>
      </w:r>
    </w:p>
    <w:p w14:paraId="2DDB17D9" w14:textId="77777777" w:rsidR="003F1720" w:rsidRPr="008A1335" w:rsidRDefault="003F1720" w:rsidP="003F1720">
      <w:pPr>
        <w:pStyle w:val="ListParagraph"/>
        <w:numPr>
          <w:ilvl w:val="0"/>
          <w:numId w:val="9"/>
        </w:numPr>
        <w:tabs>
          <w:tab w:val="left" w:pos="567"/>
        </w:tabs>
        <w:ind w:right="-1"/>
        <w:jc w:val="both"/>
        <w:rPr>
          <w:rFonts w:ascii="Times New Roman" w:hAnsi="Times New Roman"/>
          <w:color w:val="000000" w:themeColor="text1"/>
          <w:sz w:val="24"/>
        </w:rPr>
      </w:pPr>
      <w:r w:rsidRPr="008A1335">
        <w:rPr>
          <w:rFonts w:ascii="Times New Roman" w:hAnsi="Times New Roman"/>
          <w:color w:val="000000" w:themeColor="text1"/>
          <w:sz w:val="24"/>
          <w:szCs w:val="24"/>
        </w:rPr>
        <w:t xml:space="preserve">Подполковник </w:t>
      </w:r>
      <w:r w:rsidRPr="008A1335">
        <w:rPr>
          <w:rFonts w:ascii="Times New Roman" w:hAnsi="Times New Roman"/>
          <w:b/>
          <w:color w:val="000000" w:themeColor="text1"/>
          <w:sz w:val="24"/>
          <w:szCs w:val="24"/>
        </w:rPr>
        <w:t xml:space="preserve">Генади Генов - </w:t>
      </w:r>
      <w:r w:rsidRPr="008A1335">
        <w:rPr>
          <w:rFonts w:ascii="Times New Roman" w:hAnsi="Times New Roman"/>
          <w:color w:val="000000" w:themeColor="text1"/>
          <w:sz w:val="24"/>
          <w:szCs w:val="24"/>
        </w:rPr>
        <w:t xml:space="preserve">началник на Военно окръжие </w:t>
      </w:r>
      <w:r w:rsidRPr="008A133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II </w:t>
      </w:r>
      <w:r w:rsidRPr="008A1335">
        <w:rPr>
          <w:rFonts w:ascii="Times New Roman" w:hAnsi="Times New Roman"/>
          <w:color w:val="000000" w:themeColor="text1"/>
          <w:sz w:val="24"/>
          <w:szCs w:val="24"/>
        </w:rPr>
        <w:t>степен - Добрич</w:t>
      </w:r>
      <w:r w:rsidRPr="008A1335">
        <w:rPr>
          <w:rFonts w:ascii="Times New Roman" w:hAnsi="Times New Roman"/>
          <w:color w:val="000000" w:themeColor="text1"/>
          <w:sz w:val="24"/>
        </w:rPr>
        <w:t>;</w:t>
      </w:r>
    </w:p>
    <w:p w14:paraId="492EB4BA" w14:textId="77777777" w:rsidR="003F1720" w:rsidRPr="0095008F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95008F">
        <w:rPr>
          <w:b/>
        </w:rPr>
        <w:t xml:space="preserve">акад. Николай Витанов </w:t>
      </w:r>
      <w:r w:rsidRPr="0095008F">
        <w:t>- заместник-министър на образованието и науката - представител на Министерство на образованието и науката;</w:t>
      </w:r>
    </w:p>
    <w:p w14:paraId="1FD815B2" w14:textId="77777777" w:rsidR="003F1720" w:rsidRPr="0095008F" w:rsidRDefault="003F1720" w:rsidP="003F1720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  <w:r w:rsidRPr="0095008F">
        <w:rPr>
          <w:b/>
        </w:rPr>
        <w:t xml:space="preserve">Заместник: </w:t>
      </w:r>
    </w:p>
    <w:p w14:paraId="3FC50423" w14:textId="77777777" w:rsidR="003F1720" w:rsidRPr="0095008F" w:rsidRDefault="003F1720" w:rsidP="003F1720">
      <w:pPr>
        <w:pStyle w:val="ListParagraph"/>
        <w:numPr>
          <w:ilvl w:val="0"/>
          <w:numId w:val="10"/>
        </w:numPr>
        <w:tabs>
          <w:tab w:val="left" w:pos="567"/>
        </w:tabs>
        <w:ind w:right="-1"/>
        <w:jc w:val="both"/>
        <w:rPr>
          <w:rFonts w:ascii="Times New Roman" w:hAnsi="Times New Roman"/>
          <w:sz w:val="24"/>
        </w:rPr>
      </w:pPr>
      <w:r w:rsidRPr="0095008F">
        <w:rPr>
          <w:rFonts w:ascii="Times New Roman" w:hAnsi="Times New Roman"/>
          <w:b/>
          <w:sz w:val="24"/>
        </w:rPr>
        <w:t xml:space="preserve">  Нели Ненчева- </w:t>
      </w:r>
      <w:r w:rsidRPr="0095008F">
        <w:rPr>
          <w:rFonts w:ascii="Times New Roman" w:hAnsi="Times New Roman"/>
          <w:sz w:val="24"/>
          <w:szCs w:val="24"/>
        </w:rPr>
        <w:t>главен експерт в отдел „Политики за стратегическо развитие“, дирекция „Политики за стратегическо развитие, квалификация и кариерно развитие“</w:t>
      </w:r>
      <w:r w:rsidRPr="0095008F">
        <w:rPr>
          <w:rFonts w:ascii="Times New Roman" w:hAnsi="Times New Roman"/>
          <w:sz w:val="24"/>
        </w:rPr>
        <w:t>;</w:t>
      </w:r>
    </w:p>
    <w:p w14:paraId="043C8E95" w14:textId="77777777" w:rsidR="003F1720" w:rsidRPr="0035588F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35588F">
        <w:rPr>
          <w:b/>
        </w:rPr>
        <w:t>Георги Янков</w:t>
      </w:r>
      <w:r w:rsidRPr="0035588F">
        <w:t xml:space="preserve"> - началник на отдел „Верификация - Северен“</w:t>
      </w:r>
      <w:r>
        <w:t>, ГД ЕФМПП</w:t>
      </w:r>
      <w:r w:rsidRPr="0035588F">
        <w:t xml:space="preserve"> - представител на Министерство на труда и социалната политика;</w:t>
      </w:r>
    </w:p>
    <w:p w14:paraId="223691C5" w14:textId="77777777" w:rsidR="003F1720" w:rsidRPr="00823500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823500">
        <w:rPr>
          <w:b/>
        </w:rPr>
        <w:t>Иван Господинов</w:t>
      </w:r>
      <w:r w:rsidRPr="00823500">
        <w:t xml:space="preserve"> - директор на дирекция „Изпълнение на проекти програми и стратегии“ – представител на Министерство на здравеопазването;</w:t>
      </w:r>
    </w:p>
    <w:p w14:paraId="3F57D5B2" w14:textId="77777777" w:rsidR="00685FD1" w:rsidRDefault="00685FD1" w:rsidP="003F1720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</w:p>
    <w:p w14:paraId="04CF284D" w14:textId="77777777" w:rsidR="00685FD1" w:rsidRDefault="00685FD1" w:rsidP="003F1720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</w:p>
    <w:p w14:paraId="2282E96B" w14:textId="45FC8D8D" w:rsidR="003F1720" w:rsidRPr="00823500" w:rsidRDefault="003F1720" w:rsidP="003F1720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  <w:r w:rsidRPr="00823500">
        <w:rPr>
          <w:b/>
        </w:rPr>
        <w:t xml:space="preserve">Заместник: </w:t>
      </w:r>
    </w:p>
    <w:p w14:paraId="13415FDA" w14:textId="77777777" w:rsidR="003F1720" w:rsidRPr="003C40CB" w:rsidRDefault="003F1720" w:rsidP="003F1720">
      <w:pPr>
        <w:pStyle w:val="ListParagraph"/>
        <w:numPr>
          <w:ilvl w:val="0"/>
          <w:numId w:val="11"/>
        </w:numPr>
        <w:tabs>
          <w:tab w:val="left" w:pos="567"/>
        </w:tabs>
        <w:ind w:right="-1"/>
        <w:jc w:val="both"/>
        <w:rPr>
          <w:rFonts w:ascii="Times New Roman" w:hAnsi="Times New Roman"/>
          <w:color w:val="FF0000"/>
          <w:sz w:val="24"/>
        </w:rPr>
      </w:pPr>
      <w:r w:rsidRPr="00823500">
        <w:rPr>
          <w:rFonts w:ascii="Times New Roman" w:hAnsi="Times New Roman"/>
          <w:b/>
          <w:sz w:val="24"/>
        </w:rPr>
        <w:t xml:space="preserve">  Антоанета Димова</w:t>
      </w:r>
      <w:r w:rsidRPr="00823500">
        <w:rPr>
          <w:rFonts w:ascii="Times New Roman" w:hAnsi="Times New Roman"/>
          <w:sz w:val="24"/>
        </w:rPr>
        <w:t xml:space="preserve"> </w:t>
      </w:r>
      <w:r w:rsidRPr="00823500">
        <w:rPr>
          <w:rFonts w:ascii="Times New Roman" w:hAnsi="Times New Roman"/>
          <w:sz w:val="24"/>
          <w:szCs w:val="24"/>
        </w:rPr>
        <w:t>– началник отдел „Проекти и програми финансирани по Европейски структурни и инвестиционни фондове“, дирекция „Изпълнение на проекти програми и стратегии“</w:t>
      </w:r>
      <w:r w:rsidRPr="00823500">
        <w:rPr>
          <w:rFonts w:ascii="Times New Roman" w:hAnsi="Times New Roman"/>
          <w:sz w:val="24"/>
        </w:rPr>
        <w:t>;</w:t>
      </w:r>
    </w:p>
    <w:p w14:paraId="4E06E797" w14:textId="77777777" w:rsidR="003F1720" w:rsidRPr="00930339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930339">
        <w:rPr>
          <w:b/>
        </w:rPr>
        <w:t>Ренета Колева –</w:t>
      </w:r>
      <w:r w:rsidRPr="00930339">
        <w:t xml:space="preserve"> заместник-министър на околната среда и водите – представител на Министерство на околната среда и водите;</w:t>
      </w:r>
    </w:p>
    <w:p w14:paraId="79EF6AF0" w14:textId="77777777" w:rsidR="003F1720" w:rsidRPr="00930339" w:rsidRDefault="003F1720" w:rsidP="003F1720">
      <w:pPr>
        <w:spacing w:line="276" w:lineRule="auto"/>
        <w:ind w:right="-1" w:firstLine="0"/>
        <w:jc w:val="both"/>
      </w:pPr>
      <w:r w:rsidRPr="00930339">
        <w:rPr>
          <w:b/>
        </w:rPr>
        <w:t>Заместник:</w:t>
      </w:r>
    </w:p>
    <w:p w14:paraId="70E66648" w14:textId="77777777" w:rsidR="003F1720" w:rsidRPr="00930339" w:rsidRDefault="003F1720" w:rsidP="003F1720">
      <w:pPr>
        <w:pStyle w:val="ListParagraph"/>
        <w:numPr>
          <w:ilvl w:val="0"/>
          <w:numId w:val="16"/>
        </w:numPr>
        <w:ind w:left="714" w:hanging="357"/>
        <w:jc w:val="both"/>
      </w:pPr>
      <w:r w:rsidRPr="00930339">
        <w:rPr>
          <w:rFonts w:ascii="Times New Roman" w:hAnsi="Times New Roman"/>
          <w:b/>
          <w:sz w:val="24"/>
          <w:szCs w:val="24"/>
        </w:rPr>
        <w:t xml:space="preserve">Ерджан </w:t>
      </w:r>
      <w:proofErr w:type="spellStart"/>
      <w:r w:rsidRPr="00930339">
        <w:rPr>
          <w:rFonts w:ascii="Times New Roman" w:hAnsi="Times New Roman"/>
          <w:b/>
          <w:sz w:val="24"/>
          <w:szCs w:val="24"/>
        </w:rPr>
        <w:t>Себайтин</w:t>
      </w:r>
      <w:proofErr w:type="spellEnd"/>
      <w:r w:rsidRPr="00930339">
        <w:rPr>
          <w:rFonts w:ascii="Times New Roman" w:hAnsi="Times New Roman"/>
          <w:b/>
          <w:sz w:val="24"/>
          <w:szCs w:val="24"/>
        </w:rPr>
        <w:t xml:space="preserve"> </w:t>
      </w:r>
      <w:r w:rsidRPr="00930339">
        <w:t xml:space="preserve">– </w:t>
      </w:r>
      <w:r w:rsidRPr="00930339">
        <w:rPr>
          <w:rFonts w:ascii="Times New Roman" w:hAnsi="Times New Roman"/>
          <w:sz w:val="24"/>
          <w:szCs w:val="24"/>
        </w:rPr>
        <w:t xml:space="preserve">директор на Регионална инспекция по околната среда и водите </w:t>
      </w:r>
      <w:r>
        <w:rPr>
          <w:rFonts w:ascii="Times New Roman" w:hAnsi="Times New Roman"/>
          <w:sz w:val="24"/>
          <w:szCs w:val="24"/>
        </w:rPr>
        <w:t>–</w:t>
      </w:r>
      <w:r w:rsidRPr="00930339">
        <w:rPr>
          <w:rFonts w:ascii="Times New Roman" w:hAnsi="Times New Roman"/>
          <w:sz w:val="24"/>
          <w:szCs w:val="24"/>
        </w:rPr>
        <w:t xml:space="preserve"> Варна</w:t>
      </w:r>
      <w:r>
        <w:rPr>
          <w:rFonts w:ascii="Times New Roman" w:hAnsi="Times New Roman"/>
          <w:sz w:val="24"/>
          <w:szCs w:val="24"/>
        </w:rPr>
        <w:t>;</w:t>
      </w:r>
    </w:p>
    <w:p w14:paraId="51EEC3FA" w14:textId="77777777" w:rsidR="003F1720" w:rsidRPr="00B340B0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B340B0">
        <w:rPr>
          <w:b/>
        </w:rPr>
        <w:t xml:space="preserve">Илияна Марковска - </w:t>
      </w:r>
      <w:r w:rsidRPr="00B340B0">
        <w:t>главен експерт в отдел „Публични мерки“, дирекция „Развитие на селските райони“ - представител на Министерство на земеделието и храните.</w:t>
      </w:r>
    </w:p>
    <w:p w14:paraId="4FE13658" w14:textId="77777777" w:rsidR="003F1720" w:rsidRPr="00B340B0" w:rsidRDefault="003F1720" w:rsidP="003F1720">
      <w:pPr>
        <w:spacing w:line="276" w:lineRule="auto"/>
        <w:ind w:right="-1" w:firstLine="0"/>
        <w:jc w:val="both"/>
      </w:pPr>
      <w:r w:rsidRPr="00B340B0">
        <w:rPr>
          <w:b/>
        </w:rPr>
        <w:t>Заместник</w:t>
      </w:r>
      <w:r w:rsidRPr="00B340B0">
        <w:t>:</w:t>
      </w:r>
    </w:p>
    <w:p w14:paraId="0DEEB6B9" w14:textId="77777777" w:rsidR="003F1720" w:rsidRPr="00B340B0" w:rsidRDefault="003F1720" w:rsidP="003F1720">
      <w:pPr>
        <w:pStyle w:val="ListParagraph"/>
        <w:numPr>
          <w:ilvl w:val="0"/>
          <w:numId w:val="16"/>
        </w:numPr>
        <w:ind w:right="-1"/>
        <w:jc w:val="both"/>
        <w:rPr>
          <w:rFonts w:ascii="Times New Roman" w:hAnsi="Times New Roman"/>
          <w:sz w:val="24"/>
          <w:szCs w:val="24"/>
        </w:rPr>
      </w:pPr>
      <w:r w:rsidRPr="00B340B0">
        <w:rPr>
          <w:rFonts w:ascii="Times New Roman" w:hAnsi="Times New Roman"/>
          <w:b/>
          <w:sz w:val="24"/>
          <w:szCs w:val="24"/>
        </w:rPr>
        <w:t>Мария Стоянова</w:t>
      </w:r>
      <w:r w:rsidRPr="00B340B0">
        <w:rPr>
          <w:rFonts w:ascii="Times New Roman" w:hAnsi="Times New Roman"/>
          <w:sz w:val="24"/>
          <w:szCs w:val="24"/>
        </w:rPr>
        <w:t xml:space="preserve"> - главен експерт в отдел „Публични мерки“, дирекция „Развитие на селските райони“;</w:t>
      </w:r>
    </w:p>
    <w:p w14:paraId="19E48823" w14:textId="77777777" w:rsidR="003F1720" w:rsidRPr="008B642E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8B642E">
        <w:rPr>
          <w:b/>
        </w:rPr>
        <w:t>Милен Минчев</w:t>
      </w:r>
      <w:r w:rsidRPr="008B642E">
        <w:t xml:space="preserve"> - главен експерт в дирекция „Национална транспортна политика” - представител на Министерство на транспорта и съобщенията;</w:t>
      </w:r>
    </w:p>
    <w:p w14:paraId="6F4771A4" w14:textId="77777777" w:rsidR="003F1720" w:rsidRPr="008B642E" w:rsidRDefault="003F1720" w:rsidP="003F1720">
      <w:pPr>
        <w:spacing w:line="276" w:lineRule="auto"/>
        <w:ind w:right="-1" w:firstLine="0"/>
        <w:jc w:val="both"/>
      </w:pPr>
      <w:r w:rsidRPr="008B642E">
        <w:rPr>
          <w:b/>
        </w:rPr>
        <w:t>Заместник</w:t>
      </w:r>
      <w:r w:rsidRPr="008B642E">
        <w:t>:</w:t>
      </w:r>
    </w:p>
    <w:p w14:paraId="22DF92FF" w14:textId="77777777" w:rsidR="003F1720" w:rsidRPr="008B642E" w:rsidRDefault="003F1720" w:rsidP="003F1720">
      <w:pPr>
        <w:pStyle w:val="ListParagraph"/>
        <w:numPr>
          <w:ilvl w:val="0"/>
          <w:numId w:val="16"/>
        </w:numPr>
        <w:ind w:right="-1"/>
        <w:jc w:val="both"/>
        <w:rPr>
          <w:rFonts w:ascii="Times New Roman" w:hAnsi="Times New Roman"/>
          <w:sz w:val="24"/>
          <w:szCs w:val="24"/>
        </w:rPr>
      </w:pPr>
      <w:r w:rsidRPr="008B642E">
        <w:rPr>
          <w:rFonts w:ascii="Times New Roman" w:hAnsi="Times New Roman"/>
          <w:b/>
          <w:sz w:val="24"/>
          <w:szCs w:val="24"/>
        </w:rPr>
        <w:t xml:space="preserve">Валерия </w:t>
      </w:r>
      <w:proofErr w:type="spellStart"/>
      <w:r w:rsidRPr="008B642E">
        <w:rPr>
          <w:rFonts w:ascii="Times New Roman" w:hAnsi="Times New Roman"/>
          <w:b/>
          <w:sz w:val="24"/>
          <w:szCs w:val="24"/>
        </w:rPr>
        <w:t>Низамова</w:t>
      </w:r>
      <w:proofErr w:type="spellEnd"/>
      <w:r w:rsidRPr="008B642E">
        <w:rPr>
          <w:rFonts w:ascii="Times New Roman" w:hAnsi="Times New Roman"/>
          <w:sz w:val="24"/>
          <w:szCs w:val="24"/>
        </w:rPr>
        <w:t xml:space="preserve"> - главен експерт в дирекция „Национална транспортна политика”;</w:t>
      </w:r>
    </w:p>
    <w:p w14:paraId="76170232" w14:textId="77777777" w:rsidR="003F1720" w:rsidRPr="00855A0E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855A0E">
        <w:rPr>
          <w:b/>
        </w:rPr>
        <w:t>Желяз Енев</w:t>
      </w:r>
      <w:r w:rsidRPr="00855A0E">
        <w:t xml:space="preserve"> </w:t>
      </w:r>
      <w:r w:rsidRPr="00855A0E">
        <w:rPr>
          <w:b/>
        </w:rPr>
        <w:t xml:space="preserve">– </w:t>
      </w:r>
      <w:r w:rsidRPr="00855A0E">
        <w:t>директор на дирекция „Икономическа политика“</w:t>
      </w:r>
      <w:r w:rsidRPr="00855A0E">
        <w:rPr>
          <w:lang w:val="en-US"/>
        </w:rPr>
        <w:t xml:space="preserve">- </w:t>
      </w:r>
      <w:r w:rsidRPr="00855A0E">
        <w:t>представител на Министерство на икономиката и индустрията;</w:t>
      </w:r>
    </w:p>
    <w:p w14:paraId="6BBC35E4" w14:textId="77777777" w:rsidR="003F1720" w:rsidRPr="00855A0E" w:rsidRDefault="003F1720" w:rsidP="003F1720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  <w:r w:rsidRPr="00855A0E">
        <w:rPr>
          <w:b/>
        </w:rPr>
        <w:t xml:space="preserve">Заместник: </w:t>
      </w:r>
    </w:p>
    <w:p w14:paraId="2E6C643D" w14:textId="77777777" w:rsidR="003F1720" w:rsidRDefault="003F1720" w:rsidP="003F1720">
      <w:pPr>
        <w:pStyle w:val="ListParagraph"/>
        <w:tabs>
          <w:tab w:val="left" w:pos="567"/>
        </w:tabs>
        <w:ind w:left="360" w:right="-1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855A0E">
        <w:rPr>
          <w:rFonts w:ascii="Times New Roman" w:hAnsi="Times New Roman"/>
          <w:b/>
          <w:sz w:val="24"/>
          <w:szCs w:val="24"/>
        </w:rPr>
        <w:t>Мартин Райчев</w:t>
      </w:r>
      <w:r w:rsidRPr="00855A0E">
        <w:rPr>
          <w:rFonts w:ascii="Times New Roman" w:hAnsi="Times New Roman"/>
          <w:sz w:val="24"/>
          <w:szCs w:val="24"/>
        </w:rPr>
        <w:t>– главен експерт в отдел „ Политика за развитие на индустриалните паркове“, дирекция „Икономическа политика“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14:paraId="0F4E4E1B" w14:textId="77777777" w:rsidR="003F1720" w:rsidRPr="00855A0E" w:rsidRDefault="003F1720" w:rsidP="003F1720">
      <w:pPr>
        <w:pStyle w:val="ListParagraph"/>
        <w:tabs>
          <w:tab w:val="left" w:pos="567"/>
        </w:tabs>
        <w:ind w:left="360" w:right="-1" w:firstLine="0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4A172266" w14:textId="77777777" w:rsidR="003F1720" w:rsidRPr="002D57BD" w:rsidRDefault="003F1720" w:rsidP="003F1720">
      <w:pPr>
        <w:pStyle w:val="ListParagraph"/>
        <w:numPr>
          <w:ilvl w:val="0"/>
          <w:numId w:val="1"/>
        </w:numPr>
        <w:tabs>
          <w:tab w:val="left" w:pos="567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2D57BD">
        <w:rPr>
          <w:rFonts w:ascii="Times New Roman" w:hAnsi="Times New Roman"/>
          <w:b/>
          <w:sz w:val="24"/>
          <w:szCs w:val="24"/>
        </w:rPr>
        <w:t xml:space="preserve">Филип </w:t>
      </w:r>
      <w:proofErr w:type="spellStart"/>
      <w:r w:rsidRPr="002D57BD">
        <w:rPr>
          <w:rFonts w:ascii="Times New Roman" w:hAnsi="Times New Roman"/>
          <w:b/>
          <w:sz w:val="24"/>
          <w:szCs w:val="24"/>
        </w:rPr>
        <w:t>Фиков</w:t>
      </w:r>
      <w:proofErr w:type="spellEnd"/>
      <w:r w:rsidRPr="002D57BD">
        <w:rPr>
          <w:rFonts w:ascii="Times New Roman" w:hAnsi="Times New Roman"/>
          <w:sz w:val="24"/>
          <w:szCs w:val="24"/>
        </w:rPr>
        <w:t xml:space="preserve"> – главен експерт в дирекция „Корпоративно управление в енергетиката“</w:t>
      </w:r>
      <w:r w:rsidRPr="002D57BD">
        <w:rPr>
          <w:rFonts w:ascii="Times New Roman" w:hAnsi="Times New Roman"/>
          <w:sz w:val="24"/>
          <w:szCs w:val="24"/>
          <w:lang w:val="en-US"/>
        </w:rPr>
        <w:t xml:space="preserve"> - </w:t>
      </w:r>
      <w:r w:rsidRPr="002D57BD">
        <w:rPr>
          <w:rFonts w:ascii="Times New Roman" w:hAnsi="Times New Roman"/>
          <w:sz w:val="24"/>
          <w:szCs w:val="24"/>
        </w:rPr>
        <w:t>представител на Министерство на енергетиката;</w:t>
      </w:r>
    </w:p>
    <w:p w14:paraId="748F6C8E" w14:textId="77777777" w:rsidR="003F1720" w:rsidRPr="002D57BD" w:rsidRDefault="003F1720" w:rsidP="003F1720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  <w:r w:rsidRPr="002D57BD">
        <w:rPr>
          <w:b/>
        </w:rPr>
        <w:t xml:space="preserve">Заместник: </w:t>
      </w:r>
    </w:p>
    <w:p w14:paraId="3D448B0F" w14:textId="77777777" w:rsidR="003F1720" w:rsidRPr="002D57BD" w:rsidRDefault="003F1720" w:rsidP="003F1720">
      <w:pPr>
        <w:pStyle w:val="ListParagraph"/>
        <w:numPr>
          <w:ilvl w:val="0"/>
          <w:numId w:val="12"/>
        </w:numPr>
        <w:tabs>
          <w:tab w:val="left" w:pos="567"/>
        </w:tabs>
        <w:ind w:right="-1"/>
        <w:jc w:val="both"/>
        <w:rPr>
          <w:rFonts w:ascii="Times New Roman" w:hAnsi="Times New Roman"/>
          <w:sz w:val="24"/>
        </w:rPr>
      </w:pPr>
      <w:r w:rsidRPr="002D57BD">
        <w:rPr>
          <w:rFonts w:ascii="Times New Roman" w:hAnsi="Times New Roman"/>
          <w:b/>
          <w:sz w:val="24"/>
        </w:rPr>
        <w:t>Мартин Илиев –</w:t>
      </w:r>
      <w:r w:rsidRPr="002D57BD">
        <w:rPr>
          <w:rFonts w:ascii="Times New Roman" w:hAnsi="Times New Roman"/>
          <w:sz w:val="24"/>
        </w:rPr>
        <w:t xml:space="preserve"> старши</w:t>
      </w:r>
      <w:r w:rsidRPr="002D57BD">
        <w:rPr>
          <w:rFonts w:ascii="Times New Roman" w:hAnsi="Times New Roman"/>
          <w:b/>
          <w:sz w:val="24"/>
        </w:rPr>
        <w:t xml:space="preserve"> </w:t>
      </w:r>
      <w:r w:rsidRPr="002D57BD">
        <w:rPr>
          <w:rFonts w:ascii="Times New Roman" w:hAnsi="Times New Roman"/>
          <w:sz w:val="24"/>
        </w:rPr>
        <w:t>експерт в дирекция „Корпоративно управление в енергетиката“;</w:t>
      </w:r>
    </w:p>
    <w:p w14:paraId="09978184" w14:textId="77777777" w:rsidR="003F1720" w:rsidRPr="00764F19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764F19">
        <w:rPr>
          <w:b/>
        </w:rPr>
        <w:t xml:space="preserve">Мая </w:t>
      </w:r>
      <w:proofErr w:type="spellStart"/>
      <w:r w:rsidRPr="00764F19">
        <w:rPr>
          <w:b/>
        </w:rPr>
        <w:t>Никовска</w:t>
      </w:r>
      <w:proofErr w:type="spellEnd"/>
      <w:r w:rsidRPr="00764F19">
        <w:t xml:space="preserve"> – директор на дирекция „Туристическа политика“ - представител на  Министерство на туризма;</w:t>
      </w:r>
    </w:p>
    <w:p w14:paraId="145047DF" w14:textId="77777777" w:rsidR="003F1720" w:rsidRPr="00A87C22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A87C22">
        <w:rPr>
          <w:b/>
        </w:rPr>
        <w:t>Десислава Панева</w:t>
      </w:r>
      <w:r w:rsidRPr="00A87C22">
        <w:t xml:space="preserve"> – старши експерт в дирекция „Регионална координация и контрол“ - представител на Министерство на младежта и спорта;</w:t>
      </w:r>
    </w:p>
    <w:p w14:paraId="66E20236" w14:textId="77777777" w:rsidR="003F1720" w:rsidRPr="00A862A2" w:rsidRDefault="003F1720" w:rsidP="003F1720">
      <w:pPr>
        <w:numPr>
          <w:ilvl w:val="0"/>
          <w:numId w:val="1"/>
        </w:numPr>
        <w:spacing w:line="276" w:lineRule="auto"/>
        <w:ind w:right="-1"/>
        <w:jc w:val="both"/>
        <w:rPr>
          <w:color w:val="000000" w:themeColor="text1"/>
        </w:rPr>
      </w:pPr>
      <w:r w:rsidRPr="00A862A2">
        <w:rPr>
          <w:b/>
          <w:color w:val="000000" w:themeColor="text1"/>
        </w:rPr>
        <w:t>Георги Султанов</w:t>
      </w:r>
      <w:r w:rsidRPr="00A862A2">
        <w:rPr>
          <w:color w:val="000000" w:themeColor="text1"/>
        </w:rPr>
        <w:t xml:space="preserve"> - заместник-министър на културата - представител на  Министерство на културата;</w:t>
      </w:r>
    </w:p>
    <w:p w14:paraId="077BC769" w14:textId="77777777" w:rsidR="003F1720" w:rsidRPr="00A862A2" w:rsidRDefault="003F1720" w:rsidP="003F1720">
      <w:pPr>
        <w:spacing w:line="276" w:lineRule="auto"/>
        <w:ind w:right="-1" w:firstLine="0"/>
        <w:jc w:val="both"/>
        <w:rPr>
          <w:b/>
          <w:color w:val="000000" w:themeColor="text1"/>
        </w:rPr>
      </w:pPr>
      <w:r w:rsidRPr="00A862A2">
        <w:rPr>
          <w:b/>
          <w:color w:val="000000" w:themeColor="text1"/>
        </w:rPr>
        <w:t>Заместник:</w:t>
      </w:r>
    </w:p>
    <w:p w14:paraId="329DA8F0" w14:textId="77777777" w:rsidR="003F1720" w:rsidRPr="00A862A2" w:rsidRDefault="003F1720" w:rsidP="003F1720">
      <w:pPr>
        <w:pStyle w:val="ListParagraph"/>
        <w:numPr>
          <w:ilvl w:val="0"/>
          <w:numId w:val="16"/>
        </w:numPr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62A2">
        <w:rPr>
          <w:rFonts w:ascii="Times New Roman" w:hAnsi="Times New Roman"/>
          <w:b/>
          <w:color w:val="000000" w:themeColor="text1"/>
          <w:sz w:val="24"/>
          <w:szCs w:val="24"/>
        </w:rPr>
        <w:t>Валерия Илиева</w:t>
      </w:r>
      <w:r w:rsidRPr="00A862A2">
        <w:rPr>
          <w:rFonts w:ascii="Times New Roman" w:hAnsi="Times New Roman"/>
          <w:color w:val="000000" w:themeColor="text1"/>
          <w:sz w:val="24"/>
          <w:szCs w:val="24"/>
        </w:rPr>
        <w:t xml:space="preserve"> – държавен експерт в  отдел „Европейски програми и проекти“, дирекция „Международно сътрудничество, европейски програми и регионални дейности“;</w:t>
      </w:r>
    </w:p>
    <w:p w14:paraId="6566D5F4" w14:textId="77777777" w:rsidR="003F1720" w:rsidRPr="008B642E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8B642E">
        <w:rPr>
          <w:b/>
        </w:rPr>
        <w:t xml:space="preserve">Александър </w:t>
      </w:r>
      <w:proofErr w:type="spellStart"/>
      <w:r w:rsidRPr="008B642E">
        <w:rPr>
          <w:b/>
        </w:rPr>
        <w:t>Йоловски</w:t>
      </w:r>
      <w:proofErr w:type="spellEnd"/>
      <w:r w:rsidRPr="008B642E">
        <w:t>- заместник-министър на електронното управление -представител на Министерство на електронното управление;</w:t>
      </w:r>
    </w:p>
    <w:p w14:paraId="352AD885" w14:textId="77777777" w:rsidR="003F1720" w:rsidRPr="008B642E" w:rsidRDefault="003F1720" w:rsidP="003F1720">
      <w:pPr>
        <w:spacing w:line="276" w:lineRule="auto"/>
        <w:ind w:right="-1" w:firstLine="0"/>
        <w:jc w:val="both"/>
      </w:pPr>
      <w:r w:rsidRPr="008B642E">
        <w:rPr>
          <w:b/>
        </w:rPr>
        <w:t>Заместник</w:t>
      </w:r>
      <w:r w:rsidRPr="008B642E">
        <w:t>:</w:t>
      </w:r>
    </w:p>
    <w:p w14:paraId="47C128DA" w14:textId="77777777" w:rsidR="003F1720" w:rsidRPr="008B642E" w:rsidRDefault="003F1720" w:rsidP="003F1720">
      <w:pPr>
        <w:pStyle w:val="ListParagraph"/>
        <w:numPr>
          <w:ilvl w:val="0"/>
          <w:numId w:val="16"/>
        </w:numPr>
        <w:ind w:right="-1"/>
        <w:jc w:val="both"/>
        <w:rPr>
          <w:rFonts w:ascii="Times New Roman" w:hAnsi="Times New Roman"/>
          <w:sz w:val="24"/>
          <w:szCs w:val="24"/>
        </w:rPr>
      </w:pPr>
      <w:r w:rsidRPr="008B642E">
        <w:rPr>
          <w:rFonts w:ascii="Times New Roman" w:hAnsi="Times New Roman"/>
          <w:b/>
          <w:sz w:val="24"/>
          <w:szCs w:val="24"/>
        </w:rPr>
        <w:t>Румен Иванов</w:t>
      </w:r>
      <w:r w:rsidRPr="008B642E">
        <w:rPr>
          <w:rFonts w:ascii="Times New Roman" w:hAnsi="Times New Roman"/>
          <w:sz w:val="24"/>
          <w:szCs w:val="24"/>
        </w:rPr>
        <w:t xml:space="preserve"> - държавен експерт в отдел „Области на политики за електронно управление“, дирекция „Политики за електронно управление“;</w:t>
      </w:r>
    </w:p>
    <w:p w14:paraId="5849186C" w14:textId="77777777" w:rsidR="003F1720" w:rsidRPr="004577BF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4577BF">
        <w:rPr>
          <w:b/>
        </w:rPr>
        <w:t>Илияна Илиева</w:t>
      </w:r>
      <w:r w:rsidRPr="004577BF">
        <w:t xml:space="preserve"> – главен директор на главна дирекция „Европейски фондове за конкурентоспособност“ – представител на Министерство на иновациите и растежа;</w:t>
      </w:r>
    </w:p>
    <w:p w14:paraId="073AD04A" w14:textId="77777777" w:rsidR="003F1720" w:rsidRPr="004577BF" w:rsidRDefault="003F1720" w:rsidP="003F1720">
      <w:pPr>
        <w:spacing w:line="276" w:lineRule="auto"/>
        <w:ind w:right="-1" w:firstLine="0"/>
        <w:jc w:val="both"/>
      </w:pPr>
      <w:r w:rsidRPr="004577BF">
        <w:rPr>
          <w:b/>
        </w:rPr>
        <w:t>Заместници</w:t>
      </w:r>
      <w:r w:rsidRPr="004577BF">
        <w:t>:</w:t>
      </w:r>
    </w:p>
    <w:p w14:paraId="76554D51" w14:textId="77777777" w:rsidR="003F1720" w:rsidRPr="004577BF" w:rsidRDefault="003F1720" w:rsidP="003F1720">
      <w:pPr>
        <w:pStyle w:val="ListParagraph"/>
        <w:numPr>
          <w:ilvl w:val="0"/>
          <w:numId w:val="16"/>
        </w:numPr>
        <w:ind w:right="-1"/>
        <w:jc w:val="both"/>
        <w:rPr>
          <w:rFonts w:ascii="Times New Roman" w:hAnsi="Times New Roman"/>
          <w:sz w:val="24"/>
          <w:szCs w:val="24"/>
        </w:rPr>
      </w:pPr>
      <w:r w:rsidRPr="004577BF">
        <w:rPr>
          <w:rFonts w:ascii="Times New Roman" w:hAnsi="Times New Roman"/>
          <w:b/>
          <w:sz w:val="24"/>
          <w:szCs w:val="24"/>
        </w:rPr>
        <w:t xml:space="preserve">Николай </w:t>
      </w:r>
      <w:proofErr w:type="spellStart"/>
      <w:r w:rsidRPr="004577BF">
        <w:rPr>
          <w:rFonts w:ascii="Times New Roman" w:hAnsi="Times New Roman"/>
          <w:b/>
          <w:sz w:val="24"/>
          <w:szCs w:val="24"/>
        </w:rPr>
        <w:t>Карамихов</w:t>
      </w:r>
      <w:proofErr w:type="spellEnd"/>
      <w:r w:rsidRPr="004577BF">
        <w:rPr>
          <w:rFonts w:ascii="Times New Roman" w:hAnsi="Times New Roman"/>
          <w:sz w:val="24"/>
          <w:szCs w:val="24"/>
        </w:rPr>
        <w:t xml:space="preserve"> – държавен експерт в дирекция „Политики и анализи“;</w:t>
      </w:r>
    </w:p>
    <w:p w14:paraId="41842399" w14:textId="77777777" w:rsidR="003F1720" w:rsidRPr="004577BF" w:rsidRDefault="003F1720" w:rsidP="003F1720">
      <w:pPr>
        <w:pStyle w:val="ListParagraph"/>
        <w:numPr>
          <w:ilvl w:val="0"/>
          <w:numId w:val="16"/>
        </w:numPr>
        <w:ind w:right="-1"/>
        <w:jc w:val="both"/>
        <w:rPr>
          <w:rFonts w:ascii="Times New Roman" w:hAnsi="Times New Roman"/>
          <w:sz w:val="24"/>
          <w:szCs w:val="24"/>
        </w:rPr>
      </w:pPr>
      <w:r w:rsidRPr="004577BF">
        <w:rPr>
          <w:rFonts w:ascii="Times New Roman" w:hAnsi="Times New Roman"/>
          <w:b/>
          <w:sz w:val="24"/>
          <w:szCs w:val="24"/>
        </w:rPr>
        <w:t>Тони Шопов -</w:t>
      </w:r>
      <w:r w:rsidRPr="004577BF">
        <w:rPr>
          <w:rFonts w:ascii="Times New Roman" w:hAnsi="Times New Roman"/>
          <w:sz w:val="24"/>
          <w:szCs w:val="24"/>
        </w:rPr>
        <w:t xml:space="preserve"> държавен експерт в сектор „Програма за конкурентоспособност и иновации в предприятията“, отдел „Програмиране“, главна дирекция „Европейски фондове за конкурентоспособност“;</w:t>
      </w:r>
    </w:p>
    <w:p w14:paraId="05567223" w14:textId="77777777" w:rsidR="003F1720" w:rsidRPr="00BC1937" w:rsidRDefault="003F1720" w:rsidP="003F1720">
      <w:pPr>
        <w:numPr>
          <w:ilvl w:val="0"/>
          <w:numId w:val="1"/>
        </w:numPr>
        <w:spacing w:line="276" w:lineRule="auto"/>
        <w:ind w:right="-1"/>
        <w:jc w:val="both"/>
        <w:rPr>
          <w:color w:val="000000" w:themeColor="text1"/>
        </w:rPr>
      </w:pPr>
      <w:r w:rsidRPr="00BC1937">
        <w:rPr>
          <w:b/>
          <w:color w:val="000000" w:themeColor="text1"/>
        </w:rPr>
        <w:t>Петя Казакова</w:t>
      </w:r>
      <w:r w:rsidRPr="00BC1937">
        <w:rPr>
          <w:color w:val="000000" w:themeColor="text1"/>
        </w:rPr>
        <w:t xml:space="preserve"> - началник на отдел</w:t>
      </w:r>
      <w:r w:rsidRPr="00BC1937">
        <w:rPr>
          <w:b/>
          <w:color w:val="000000" w:themeColor="text1"/>
        </w:rPr>
        <w:t xml:space="preserve"> </w:t>
      </w:r>
      <w:r w:rsidRPr="00BC1937">
        <w:rPr>
          <w:color w:val="000000" w:themeColor="text1"/>
        </w:rPr>
        <w:t>„Статистически изследвания – Варна“ към ТСБ - Североизток- представител на Националния статистически институт;</w:t>
      </w:r>
    </w:p>
    <w:p w14:paraId="60655C1D" w14:textId="77777777" w:rsidR="003F1720" w:rsidRPr="00BC1937" w:rsidRDefault="003F1720" w:rsidP="003F1720">
      <w:pPr>
        <w:spacing w:line="276" w:lineRule="auto"/>
        <w:ind w:right="-1" w:firstLine="0"/>
        <w:jc w:val="both"/>
        <w:rPr>
          <w:color w:val="000000" w:themeColor="text1"/>
        </w:rPr>
      </w:pPr>
      <w:r w:rsidRPr="00BC1937">
        <w:rPr>
          <w:b/>
          <w:color w:val="000000" w:themeColor="text1"/>
        </w:rPr>
        <w:t>Заместник</w:t>
      </w:r>
      <w:r w:rsidRPr="00BC1937">
        <w:rPr>
          <w:color w:val="000000" w:themeColor="text1"/>
        </w:rPr>
        <w:t>:</w:t>
      </w:r>
    </w:p>
    <w:p w14:paraId="2B8BB59B" w14:textId="77777777" w:rsidR="003F1720" w:rsidRPr="00BC1937" w:rsidRDefault="003F1720" w:rsidP="003F1720">
      <w:pPr>
        <w:pStyle w:val="ListParagraph"/>
        <w:numPr>
          <w:ilvl w:val="0"/>
          <w:numId w:val="17"/>
        </w:numPr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C1937">
        <w:rPr>
          <w:rFonts w:ascii="Times New Roman" w:hAnsi="Times New Roman"/>
          <w:b/>
          <w:color w:val="000000" w:themeColor="text1"/>
          <w:sz w:val="24"/>
          <w:szCs w:val="24"/>
        </w:rPr>
        <w:t>Диана Христова</w:t>
      </w:r>
      <w:r w:rsidRPr="00BC1937">
        <w:rPr>
          <w:rFonts w:ascii="Times New Roman" w:hAnsi="Times New Roman"/>
          <w:color w:val="000000" w:themeColor="text1"/>
          <w:sz w:val="24"/>
          <w:szCs w:val="24"/>
        </w:rPr>
        <w:t xml:space="preserve"> – главен счетоводител в отдел „Обща администрация“ на ТСБ – Североизток;</w:t>
      </w:r>
    </w:p>
    <w:p w14:paraId="29C2B275" w14:textId="77777777" w:rsidR="003F1720" w:rsidRPr="00984C4C" w:rsidRDefault="003F1720" w:rsidP="003F1720">
      <w:pPr>
        <w:numPr>
          <w:ilvl w:val="0"/>
          <w:numId w:val="1"/>
        </w:numPr>
        <w:spacing w:line="276" w:lineRule="auto"/>
        <w:ind w:right="-1"/>
        <w:jc w:val="both"/>
      </w:pPr>
      <w:r w:rsidRPr="00984C4C">
        <w:t xml:space="preserve">Доц. д-р </w:t>
      </w:r>
      <w:r w:rsidRPr="00984C4C">
        <w:rPr>
          <w:rFonts w:eastAsia="SimSun"/>
          <w:b/>
          <w:lang w:eastAsia="zh-CN"/>
        </w:rPr>
        <w:t xml:space="preserve">Десислава </w:t>
      </w:r>
      <w:proofErr w:type="spellStart"/>
      <w:r w:rsidRPr="00984C4C">
        <w:rPr>
          <w:rFonts w:eastAsia="SimSun"/>
          <w:b/>
          <w:lang w:eastAsia="zh-CN"/>
        </w:rPr>
        <w:t>Вараджакова</w:t>
      </w:r>
      <w:proofErr w:type="spellEnd"/>
      <w:r w:rsidRPr="00984C4C">
        <w:rPr>
          <w:rFonts w:eastAsia="SimSun"/>
          <w:lang w:val="en-US" w:eastAsia="zh-CN"/>
        </w:rPr>
        <w:t xml:space="preserve"> - </w:t>
      </w:r>
      <w:r w:rsidRPr="00984C4C">
        <w:rPr>
          <w:bCs/>
        </w:rPr>
        <w:t>Национален институт по геофизика, геодезия и география</w:t>
      </w:r>
      <w:r w:rsidRPr="00984C4C">
        <w:rPr>
          <w:bCs/>
          <w:lang w:val="en-GB"/>
        </w:rPr>
        <w:t xml:space="preserve"> </w:t>
      </w:r>
      <w:r w:rsidRPr="00984C4C">
        <w:rPr>
          <w:bCs/>
        </w:rPr>
        <w:t>-</w:t>
      </w:r>
      <w:r w:rsidRPr="00984C4C">
        <w:t xml:space="preserve"> Българската академия на науките</w:t>
      </w:r>
      <w:r w:rsidRPr="00984C4C">
        <w:rPr>
          <w:bCs/>
        </w:rPr>
        <w:t xml:space="preserve"> -</w:t>
      </w:r>
      <w:r w:rsidRPr="00984C4C">
        <w:t xml:space="preserve"> представител на Българската академия на науките.</w:t>
      </w:r>
    </w:p>
    <w:p w14:paraId="2D45005B" w14:textId="77777777" w:rsidR="003F1720" w:rsidRDefault="003F1720" w:rsidP="003F1720">
      <w:pPr>
        <w:spacing w:before="0" w:after="0"/>
        <w:ind w:right="-1" w:firstLine="698"/>
        <w:jc w:val="both"/>
      </w:pPr>
    </w:p>
    <w:p w14:paraId="4B2B7255" w14:textId="77777777" w:rsidR="003F1720" w:rsidRPr="00AA0D70" w:rsidRDefault="003F1720" w:rsidP="003F1720">
      <w:pPr>
        <w:spacing w:before="0" w:after="0"/>
        <w:ind w:right="-1" w:firstLine="698"/>
        <w:jc w:val="both"/>
      </w:pPr>
      <w:r w:rsidRPr="00AA0D70">
        <w:t>Настоящата заповед отменя Заповед РД-02-14-369 от 28.03.2024г.</w:t>
      </w:r>
      <w:r w:rsidRPr="00AA0D70">
        <w:rPr>
          <w:lang w:val="en-US"/>
        </w:rPr>
        <w:t xml:space="preserve"> </w:t>
      </w:r>
      <w:r w:rsidRPr="00AA0D70">
        <w:t xml:space="preserve">на министъра на регионалното развитие и благоустройството. </w:t>
      </w:r>
    </w:p>
    <w:p w14:paraId="30242F81" w14:textId="213A2FA5" w:rsidR="003F1720" w:rsidRDefault="003F1720" w:rsidP="00406658">
      <w:pPr>
        <w:spacing w:before="0" w:after="0"/>
        <w:ind w:right="-1" w:firstLine="698"/>
        <w:jc w:val="both"/>
      </w:pPr>
      <w:r w:rsidRPr="003846B0">
        <w:t>Заповедта влиза в сила от датата на подписването ѝ</w:t>
      </w:r>
      <w:r>
        <w:t>,</w:t>
      </w:r>
      <w:r w:rsidRPr="00E9063E">
        <w:t xml:space="preserve"> </w:t>
      </w:r>
      <w:r w:rsidRPr="001625EB">
        <w:t>като е със срок на действие за период от четири години</w:t>
      </w:r>
      <w:r w:rsidRPr="003846B0">
        <w:t>.</w:t>
      </w:r>
    </w:p>
    <w:p w14:paraId="13769F12" w14:textId="54B6BF67" w:rsidR="00491EA1" w:rsidRPr="00695E67" w:rsidRDefault="00491EA1" w:rsidP="00AA1510">
      <w:pPr>
        <w:spacing w:line="276" w:lineRule="auto"/>
        <w:ind w:right="-1" w:firstLine="0"/>
        <w:jc w:val="both"/>
        <w:rPr>
          <w:color w:val="FF0000"/>
        </w:rPr>
        <w:sectPr w:rsidR="00491EA1" w:rsidRPr="00695E67" w:rsidSect="0026490C">
          <w:headerReference w:type="default" r:id="rId8"/>
          <w:footerReference w:type="default" r:id="rId9"/>
          <w:headerReference w:type="first" r:id="rId10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</w:p>
    <w:p w14:paraId="057A18EE" w14:textId="77777777" w:rsidR="00406658" w:rsidRPr="00631E70" w:rsidRDefault="00406658" w:rsidP="00406658">
      <w:pPr>
        <w:spacing w:line="276" w:lineRule="auto"/>
        <w:ind w:right="-1" w:firstLine="698"/>
        <w:jc w:val="both"/>
      </w:pPr>
      <w:r w:rsidRPr="00631E70">
        <w:t xml:space="preserve">Заповедта да се сведе до знанието на членовете на съвета за сведение и изпълнение. </w:t>
      </w:r>
    </w:p>
    <w:p w14:paraId="02F7406C" w14:textId="77777777" w:rsidR="00406658" w:rsidRPr="00881154" w:rsidRDefault="00406658" w:rsidP="00406658">
      <w:pPr>
        <w:spacing w:line="276" w:lineRule="auto"/>
        <w:ind w:right="-1" w:firstLine="698"/>
        <w:jc w:val="both"/>
      </w:pPr>
      <w:r w:rsidRPr="00C35639">
        <w:t>Контрол</w:t>
      </w:r>
      <w:r>
        <w:t>а</w:t>
      </w:r>
      <w:r w:rsidRPr="00C35639">
        <w:t xml:space="preserve"> по изпълнение на заповедта </w:t>
      </w:r>
      <w:r w:rsidRPr="00881154">
        <w:t xml:space="preserve">възлагам на г-жа </w:t>
      </w:r>
      <w:proofErr w:type="spellStart"/>
      <w:r w:rsidRPr="00631E70">
        <w:t>Юра</w:t>
      </w:r>
      <w:proofErr w:type="spellEnd"/>
      <w:r w:rsidRPr="00631E70">
        <w:t xml:space="preserve"> Йорданова -Витанова</w:t>
      </w:r>
      <w:r w:rsidRPr="00881154">
        <w:t xml:space="preserve">, заместник-министър на регионалното развитие и благоустройството. </w:t>
      </w:r>
    </w:p>
    <w:p w14:paraId="626F2854" w14:textId="77777777" w:rsidR="00406658" w:rsidRPr="00881154" w:rsidRDefault="00406658" w:rsidP="00406658">
      <w:pPr>
        <w:spacing w:line="276" w:lineRule="auto"/>
        <w:ind w:right="-1" w:firstLine="698"/>
        <w:jc w:val="both"/>
      </w:pPr>
    </w:p>
    <w:p w14:paraId="5D6B0817" w14:textId="77777777" w:rsidR="00406658" w:rsidRPr="00881154" w:rsidRDefault="00406658" w:rsidP="00406658">
      <w:pPr>
        <w:spacing w:line="276" w:lineRule="auto"/>
        <w:ind w:left="4820" w:firstLine="0"/>
        <w:rPr>
          <w:b/>
        </w:rPr>
      </w:pPr>
    </w:p>
    <w:p w14:paraId="6E224893" w14:textId="77777777" w:rsidR="00406658" w:rsidRPr="00631E70" w:rsidRDefault="00406658" w:rsidP="00406658">
      <w:pPr>
        <w:spacing w:line="276" w:lineRule="auto"/>
        <w:ind w:left="4820" w:firstLine="0"/>
        <w:rPr>
          <w:b/>
        </w:rPr>
      </w:pPr>
      <w:r w:rsidRPr="00631E70">
        <w:rPr>
          <w:b/>
        </w:rPr>
        <w:t>ИВАН ИВАНОВ</w:t>
      </w:r>
    </w:p>
    <w:p w14:paraId="344710A9" w14:textId="77777777" w:rsidR="00406658" w:rsidRPr="00881154" w:rsidRDefault="00406658" w:rsidP="00406658">
      <w:pPr>
        <w:spacing w:line="276" w:lineRule="auto"/>
        <w:ind w:left="4820" w:firstLine="0"/>
        <w:rPr>
          <w:b/>
        </w:rPr>
      </w:pPr>
      <w:r w:rsidRPr="00881154">
        <w:rPr>
          <w:b/>
        </w:rPr>
        <w:t>МИНИСТЪР</w:t>
      </w:r>
    </w:p>
    <w:p w14:paraId="2556F48B" w14:textId="77777777" w:rsidR="00406658" w:rsidRDefault="00406658" w:rsidP="00406658">
      <w:pPr>
        <w:spacing w:line="276" w:lineRule="auto"/>
        <w:ind w:firstLine="0"/>
        <w:rPr>
          <w:b/>
          <w:i/>
        </w:rPr>
      </w:pPr>
    </w:p>
    <w:p w14:paraId="13F04779" w14:textId="77777777" w:rsidR="00406658" w:rsidRPr="004076AA" w:rsidRDefault="00406658" w:rsidP="00406658">
      <w:pPr>
        <w:spacing w:line="276" w:lineRule="auto"/>
        <w:ind w:firstLine="0"/>
        <w:rPr>
          <w:b/>
          <w:i/>
        </w:rPr>
      </w:pPr>
      <w:r w:rsidRPr="007A4695">
        <w:rPr>
          <w:b/>
          <w:i/>
        </w:rPr>
        <w:t>Формат на електронен подпис: .p7s</w:t>
      </w:r>
    </w:p>
    <w:p w14:paraId="7FBB69DC" w14:textId="77777777" w:rsidR="00497E32" w:rsidRDefault="00497E32" w:rsidP="00C500E7">
      <w:pPr>
        <w:spacing w:line="276" w:lineRule="auto"/>
        <w:ind w:right="-1" w:firstLine="0"/>
        <w:jc w:val="both"/>
        <w:rPr>
          <w:b/>
          <w:lang w:val="en-US"/>
        </w:rPr>
      </w:pPr>
    </w:p>
    <w:sectPr w:rsidR="00497E32" w:rsidSect="00776B70">
      <w:footerReference w:type="default" r:id="rId11"/>
      <w:footerReference w:type="first" r:id="rId12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D46AB" w14:textId="77777777" w:rsidR="0019567D" w:rsidRDefault="0019567D">
      <w:r>
        <w:separator/>
      </w:r>
    </w:p>
  </w:endnote>
  <w:endnote w:type="continuationSeparator" w:id="0">
    <w:p w14:paraId="75DDE6E6" w14:textId="77777777" w:rsidR="0019567D" w:rsidRDefault="00195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5D9473EC" w14:textId="1692A32C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C22E3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C22E39">
              <w:rPr>
                <w:b/>
                <w:bCs/>
              </w:rPr>
              <w:fldChar w:fldCharType="separate"/>
            </w:r>
            <w:r w:rsidR="00D75A6F">
              <w:rPr>
                <w:b/>
                <w:bCs/>
                <w:noProof/>
              </w:rPr>
              <w:t>7</w:t>
            </w:r>
            <w:r w:rsidR="00C22E3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C22E3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C22E39">
              <w:rPr>
                <w:b/>
                <w:bCs/>
              </w:rPr>
              <w:fldChar w:fldCharType="separate"/>
            </w:r>
            <w:r w:rsidR="00D75A6F">
              <w:rPr>
                <w:b/>
                <w:bCs/>
                <w:noProof/>
              </w:rPr>
              <w:t>8</w:t>
            </w:r>
            <w:r w:rsidR="00C22E3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7304AF8B" w14:textId="77777777"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proofErr w:type="gramStart"/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14:paraId="15CF6049" w14:textId="77777777"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</w:t>
            </w:r>
            <w:proofErr w:type="spellStart"/>
            <w:r w:rsidRPr="004D67CA">
              <w:t>mail</w:t>
            </w:r>
            <w:proofErr w:type="spellEnd"/>
            <w:r w:rsidRPr="004D67CA">
              <w:t>: e-mrrb@mrrb.government.bg</w:t>
            </w:r>
          </w:p>
          <w:p w14:paraId="4FAD7C80" w14:textId="77777777" w:rsidR="00776B70" w:rsidRPr="004D67CA" w:rsidRDefault="00D75A6F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14:paraId="4D8E2C3E" w14:textId="77777777" w:rsidR="00776B70" w:rsidRDefault="00D75A6F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DB34D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4DA489FB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3C4E496F" w14:textId="77777777" w:rsidR="00847255" w:rsidRPr="004D67CA" w:rsidRDefault="00D75A6F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B321A" w14:textId="77777777" w:rsidR="0019567D" w:rsidRDefault="0019567D">
      <w:r>
        <w:separator/>
      </w:r>
    </w:p>
  </w:footnote>
  <w:footnote w:type="continuationSeparator" w:id="0">
    <w:p w14:paraId="352A6E6F" w14:textId="77777777" w:rsidR="0019567D" w:rsidRDefault="00195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3DD64800" w14:textId="77777777" w:rsidTr="00776B70">
      <w:tc>
        <w:tcPr>
          <w:tcW w:w="9211" w:type="dxa"/>
        </w:tcPr>
        <w:p w14:paraId="4D7287F3" w14:textId="77777777" w:rsidR="00776B70" w:rsidRDefault="00D9454F" w:rsidP="00776B70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14:paraId="6094EFDB" w14:textId="77777777" w:rsidR="00682E20" w:rsidRDefault="00682E20" w:rsidP="00C500E7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14:paraId="3D888F80" w14:textId="77777777" w:rsidTr="00023F0A">
      <w:trPr>
        <w:trHeight w:val="1445"/>
      </w:trPr>
      <w:tc>
        <w:tcPr>
          <w:tcW w:w="1728" w:type="dxa"/>
        </w:tcPr>
        <w:p w14:paraId="054E67AC" w14:textId="77777777"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3F32A5C3" wp14:editId="150DFCF0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1" name="Picture 1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2BEBD381" w14:textId="77777777"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111DC12D" w14:textId="77777777"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14:paraId="3AF5E529" w14:textId="77777777"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57E9C"/>
    <w:multiLevelType w:val="hybridMultilevel"/>
    <w:tmpl w:val="F1527DC2"/>
    <w:lvl w:ilvl="0" w:tplc="DAE06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905E4"/>
    <w:multiLevelType w:val="hybridMultilevel"/>
    <w:tmpl w:val="7F623ACC"/>
    <w:lvl w:ilvl="0" w:tplc="01324D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027DB"/>
    <w:multiLevelType w:val="hybridMultilevel"/>
    <w:tmpl w:val="5C94F3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EF45A91"/>
    <w:multiLevelType w:val="hybridMultilevel"/>
    <w:tmpl w:val="714E3D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5EE0F20"/>
    <w:multiLevelType w:val="hybridMultilevel"/>
    <w:tmpl w:val="05B8A6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9148C"/>
    <w:multiLevelType w:val="hybridMultilevel"/>
    <w:tmpl w:val="884650F2"/>
    <w:lvl w:ilvl="0" w:tplc="A2D8DB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36624F"/>
    <w:multiLevelType w:val="hybridMultilevel"/>
    <w:tmpl w:val="621E98C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96C0A"/>
    <w:multiLevelType w:val="hybridMultilevel"/>
    <w:tmpl w:val="20BEA0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0E85E5D"/>
    <w:multiLevelType w:val="hybridMultilevel"/>
    <w:tmpl w:val="2F9CEC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B6C50"/>
    <w:multiLevelType w:val="hybridMultilevel"/>
    <w:tmpl w:val="35182EE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64875D3F"/>
    <w:multiLevelType w:val="hybridMultilevel"/>
    <w:tmpl w:val="C760369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865933"/>
    <w:multiLevelType w:val="hybridMultilevel"/>
    <w:tmpl w:val="8578E5BA"/>
    <w:lvl w:ilvl="0" w:tplc="C0AAC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E957BE"/>
    <w:multiLevelType w:val="hybridMultilevel"/>
    <w:tmpl w:val="46D264B2"/>
    <w:lvl w:ilvl="0" w:tplc="659EB8B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FD3C16"/>
    <w:multiLevelType w:val="hybridMultilevel"/>
    <w:tmpl w:val="97867736"/>
    <w:lvl w:ilvl="0" w:tplc="C66EE0E6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 w15:restartNumberingAfterBreak="0">
    <w:nsid w:val="72672AA3"/>
    <w:multiLevelType w:val="hybridMultilevel"/>
    <w:tmpl w:val="72E06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31F02"/>
    <w:multiLevelType w:val="hybridMultilevel"/>
    <w:tmpl w:val="2432F9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32632F"/>
    <w:multiLevelType w:val="hybridMultilevel"/>
    <w:tmpl w:val="7E5641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57607AE"/>
    <w:multiLevelType w:val="hybridMultilevel"/>
    <w:tmpl w:val="7B643C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B41D68"/>
    <w:multiLevelType w:val="hybridMultilevel"/>
    <w:tmpl w:val="93965CDE"/>
    <w:lvl w:ilvl="0" w:tplc="32B6F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17"/>
  </w:num>
  <w:num w:numId="5">
    <w:abstractNumId w:val="0"/>
  </w:num>
  <w:num w:numId="6">
    <w:abstractNumId w:val="18"/>
  </w:num>
  <w:num w:numId="7">
    <w:abstractNumId w:val="10"/>
  </w:num>
  <w:num w:numId="8">
    <w:abstractNumId w:val="5"/>
  </w:num>
  <w:num w:numId="9">
    <w:abstractNumId w:val="11"/>
  </w:num>
  <w:num w:numId="10">
    <w:abstractNumId w:val="6"/>
  </w:num>
  <w:num w:numId="11">
    <w:abstractNumId w:val="1"/>
  </w:num>
  <w:num w:numId="12">
    <w:abstractNumId w:val="15"/>
  </w:num>
  <w:num w:numId="13">
    <w:abstractNumId w:val="16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9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C2A"/>
    <w:rsid w:val="000060F5"/>
    <w:rsid w:val="00011EAB"/>
    <w:rsid w:val="00017451"/>
    <w:rsid w:val="00023F0A"/>
    <w:rsid w:val="00032511"/>
    <w:rsid w:val="00032D98"/>
    <w:rsid w:val="0003663C"/>
    <w:rsid w:val="0004495D"/>
    <w:rsid w:val="00047523"/>
    <w:rsid w:val="00063385"/>
    <w:rsid w:val="000650C8"/>
    <w:rsid w:val="0006676B"/>
    <w:rsid w:val="00074DFC"/>
    <w:rsid w:val="000775DF"/>
    <w:rsid w:val="0008513C"/>
    <w:rsid w:val="0008612E"/>
    <w:rsid w:val="000A5F38"/>
    <w:rsid w:val="000A7920"/>
    <w:rsid w:val="000B2E1B"/>
    <w:rsid w:val="000B34F0"/>
    <w:rsid w:val="000C014A"/>
    <w:rsid w:val="000C3B8C"/>
    <w:rsid w:val="000C778F"/>
    <w:rsid w:val="000D1444"/>
    <w:rsid w:val="000E2FF8"/>
    <w:rsid w:val="000F526F"/>
    <w:rsid w:val="00102616"/>
    <w:rsid w:val="00106ACA"/>
    <w:rsid w:val="0011355D"/>
    <w:rsid w:val="001136E4"/>
    <w:rsid w:val="00117310"/>
    <w:rsid w:val="00120D09"/>
    <w:rsid w:val="0012194D"/>
    <w:rsid w:val="00121C1C"/>
    <w:rsid w:val="00122688"/>
    <w:rsid w:val="0012328D"/>
    <w:rsid w:val="00127EED"/>
    <w:rsid w:val="0013438A"/>
    <w:rsid w:val="00142320"/>
    <w:rsid w:val="00145E77"/>
    <w:rsid w:val="00146ABA"/>
    <w:rsid w:val="00156CE5"/>
    <w:rsid w:val="00166203"/>
    <w:rsid w:val="00190135"/>
    <w:rsid w:val="0019042D"/>
    <w:rsid w:val="0019181D"/>
    <w:rsid w:val="00195450"/>
    <w:rsid w:val="0019567D"/>
    <w:rsid w:val="001A5B9C"/>
    <w:rsid w:val="001B45FF"/>
    <w:rsid w:val="001B5265"/>
    <w:rsid w:val="001C19B6"/>
    <w:rsid w:val="001C503C"/>
    <w:rsid w:val="001D146F"/>
    <w:rsid w:val="001D18C5"/>
    <w:rsid w:val="001D430F"/>
    <w:rsid w:val="001E1860"/>
    <w:rsid w:val="001F1DFD"/>
    <w:rsid w:val="001F30E8"/>
    <w:rsid w:val="001F550E"/>
    <w:rsid w:val="002134B4"/>
    <w:rsid w:val="00224DA1"/>
    <w:rsid w:val="00225723"/>
    <w:rsid w:val="0022657F"/>
    <w:rsid w:val="002319B4"/>
    <w:rsid w:val="00233DF9"/>
    <w:rsid w:val="002344B6"/>
    <w:rsid w:val="00237D9A"/>
    <w:rsid w:val="002414DF"/>
    <w:rsid w:val="00244C2A"/>
    <w:rsid w:val="002457CB"/>
    <w:rsid w:val="00246101"/>
    <w:rsid w:val="002566D6"/>
    <w:rsid w:val="0026490C"/>
    <w:rsid w:val="00266702"/>
    <w:rsid w:val="00272B22"/>
    <w:rsid w:val="00290E1D"/>
    <w:rsid w:val="002926C3"/>
    <w:rsid w:val="002939DC"/>
    <w:rsid w:val="002956E4"/>
    <w:rsid w:val="002A4419"/>
    <w:rsid w:val="002A502E"/>
    <w:rsid w:val="002B7739"/>
    <w:rsid w:val="002C40CB"/>
    <w:rsid w:val="002D5B12"/>
    <w:rsid w:val="002E1186"/>
    <w:rsid w:val="002E2B51"/>
    <w:rsid w:val="00301CFE"/>
    <w:rsid w:val="00306167"/>
    <w:rsid w:val="003064CC"/>
    <w:rsid w:val="0031577F"/>
    <w:rsid w:val="00322AD7"/>
    <w:rsid w:val="00326F26"/>
    <w:rsid w:val="003274BB"/>
    <w:rsid w:val="003275A2"/>
    <w:rsid w:val="00330514"/>
    <w:rsid w:val="003312DA"/>
    <w:rsid w:val="0033143F"/>
    <w:rsid w:val="00344476"/>
    <w:rsid w:val="003544A0"/>
    <w:rsid w:val="0035704D"/>
    <w:rsid w:val="003622CA"/>
    <w:rsid w:val="003736FE"/>
    <w:rsid w:val="0037679B"/>
    <w:rsid w:val="0039096F"/>
    <w:rsid w:val="00396BD1"/>
    <w:rsid w:val="003A028E"/>
    <w:rsid w:val="003A3163"/>
    <w:rsid w:val="003A3BB5"/>
    <w:rsid w:val="003B01AF"/>
    <w:rsid w:val="003B6027"/>
    <w:rsid w:val="003C5510"/>
    <w:rsid w:val="003E3372"/>
    <w:rsid w:val="003F1720"/>
    <w:rsid w:val="003F2F5A"/>
    <w:rsid w:val="003F6724"/>
    <w:rsid w:val="003F6CB2"/>
    <w:rsid w:val="004006AF"/>
    <w:rsid w:val="00404231"/>
    <w:rsid w:val="00406658"/>
    <w:rsid w:val="00411956"/>
    <w:rsid w:val="0041296D"/>
    <w:rsid w:val="00414B76"/>
    <w:rsid w:val="00415414"/>
    <w:rsid w:val="00417348"/>
    <w:rsid w:val="004239FE"/>
    <w:rsid w:val="00425B57"/>
    <w:rsid w:val="00442CE5"/>
    <w:rsid w:val="00445216"/>
    <w:rsid w:val="00451947"/>
    <w:rsid w:val="00457358"/>
    <w:rsid w:val="0046633F"/>
    <w:rsid w:val="00470F5F"/>
    <w:rsid w:val="00474A47"/>
    <w:rsid w:val="00475D52"/>
    <w:rsid w:val="004838B5"/>
    <w:rsid w:val="00485EC5"/>
    <w:rsid w:val="0048640F"/>
    <w:rsid w:val="0049182A"/>
    <w:rsid w:val="00491EA1"/>
    <w:rsid w:val="00493008"/>
    <w:rsid w:val="00495290"/>
    <w:rsid w:val="004956B7"/>
    <w:rsid w:val="004974F3"/>
    <w:rsid w:val="00497E32"/>
    <w:rsid w:val="004A6D4E"/>
    <w:rsid w:val="004C46C8"/>
    <w:rsid w:val="004D3865"/>
    <w:rsid w:val="004D3E07"/>
    <w:rsid w:val="004D49C2"/>
    <w:rsid w:val="004D4F0B"/>
    <w:rsid w:val="004D67CA"/>
    <w:rsid w:val="004E21D1"/>
    <w:rsid w:val="004F32B9"/>
    <w:rsid w:val="004F41CC"/>
    <w:rsid w:val="00501E88"/>
    <w:rsid w:val="00522E2B"/>
    <w:rsid w:val="00530AE2"/>
    <w:rsid w:val="00531A1A"/>
    <w:rsid w:val="00532139"/>
    <w:rsid w:val="00535C7D"/>
    <w:rsid w:val="00540542"/>
    <w:rsid w:val="00551210"/>
    <w:rsid w:val="00556E0E"/>
    <w:rsid w:val="00557992"/>
    <w:rsid w:val="00564A1E"/>
    <w:rsid w:val="00571A29"/>
    <w:rsid w:val="00572029"/>
    <w:rsid w:val="00584E6E"/>
    <w:rsid w:val="0058565C"/>
    <w:rsid w:val="00594D1E"/>
    <w:rsid w:val="00597130"/>
    <w:rsid w:val="005A176B"/>
    <w:rsid w:val="005A4C22"/>
    <w:rsid w:val="005B2492"/>
    <w:rsid w:val="005C3210"/>
    <w:rsid w:val="005C75AB"/>
    <w:rsid w:val="005C7B32"/>
    <w:rsid w:val="005F0FEA"/>
    <w:rsid w:val="005F3E58"/>
    <w:rsid w:val="005F78AE"/>
    <w:rsid w:val="00603882"/>
    <w:rsid w:val="006059F5"/>
    <w:rsid w:val="0060685E"/>
    <w:rsid w:val="00606A30"/>
    <w:rsid w:val="006106CD"/>
    <w:rsid w:val="00613FB0"/>
    <w:rsid w:val="006148E1"/>
    <w:rsid w:val="0061745C"/>
    <w:rsid w:val="00621ED1"/>
    <w:rsid w:val="00626141"/>
    <w:rsid w:val="00635CB2"/>
    <w:rsid w:val="006376DE"/>
    <w:rsid w:val="00641590"/>
    <w:rsid w:val="006420C4"/>
    <w:rsid w:val="0064734C"/>
    <w:rsid w:val="00647CEB"/>
    <w:rsid w:val="00650576"/>
    <w:rsid w:val="006552CC"/>
    <w:rsid w:val="00664543"/>
    <w:rsid w:val="006665A9"/>
    <w:rsid w:val="006708C4"/>
    <w:rsid w:val="00680093"/>
    <w:rsid w:val="00682E20"/>
    <w:rsid w:val="00683D68"/>
    <w:rsid w:val="00683D8F"/>
    <w:rsid w:val="00683EE7"/>
    <w:rsid w:val="00685FD1"/>
    <w:rsid w:val="006913AF"/>
    <w:rsid w:val="00691EF6"/>
    <w:rsid w:val="00695E67"/>
    <w:rsid w:val="00696796"/>
    <w:rsid w:val="006B7259"/>
    <w:rsid w:val="006B7F91"/>
    <w:rsid w:val="006C03A0"/>
    <w:rsid w:val="006D0425"/>
    <w:rsid w:val="006D1BC6"/>
    <w:rsid w:val="006D33C5"/>
    <w:rsid w:val="006E4577"/>
    <w:rsid w:val="006E6AF5"/>
    <w:rsid w:val="006E712C"/>
    <w:rsid w:val="006F0B70"/>
    <w:rsid w:val="006F4627"/>
    <w:rsid w:val="006F5902"/>
    <w:rsid w:val="006F6593"/>
    <w:rsid w:val="007009A5"/>
    <w:rsid w:val="00701B7B"/>
    <w:rsid w:val="00710C77"/>
    <w:rsid w:val="0072073D"/>
    <w:rsid w:val="00737D6F"/>
    <w:rsid w:val="00741EC7"/>
    <w:rsid w:val="00742670"/>
    <w:rsid w:val="007430AB"/>
    <w:rsid w:val="00744403"/>
    <w:rsid w:val="00744568"/>
    <w:rsid w:val="007473E6"/>
    <w:rsid w:val="00766AF9"/>
    <w:rsid w:val="00773444"/>
    <w:rsid w:val="00776B70"/>
    <w:rsid w:val="00790825"/>
    <w:rsid w:val="007973CD"/>
    <w:rsid w:val="007A26D0"/>
    <w:rsid w:val="007A3C9A"/>
    <w:rsid w:val="007B185D"/>
    <w:rsid w:val="007B505A"/>
    <w:rsid w:val="007B608D"/>
    <w:rsid w:val="007C0D99"/>
    <w:rsid w:val="007D4C7A"/>
    <w:rsid w:val="007F17D1"/>
    <w:rsid w:val="007F35F9"/>
    <w:rsid w:val="0080268E"/>
    <w:rsid w:val="00804172"/>
    <w:rsid w:val="008102C1"/>
    <w:rsid w:val="00811D10"/>
    <w:rsid w:val="00816915"/>
    <w:rsid w:val="00821983"/>
    <w:rsid w:val="00825264"/>
    <w:rsid w:val="00825693"/>
    <w:rsid w:val="008340BC"/>
    <w:rsid w:val="008373A4"/>
    <w:rsid w:val="00843580"/>
    <w:rsid w:val="00846C2D"/>
    <w:rsid w:val="00847255"/>
    <w:rsid w:val="00847962"/>
    <w:rsid w:val="0085031C"/>
    <w:rsid w:val="00855663"/>
    <w:rsid w:val="008614C7"/>
    <w:rsid w:val="00863552"/>
    <w:rsid w:val="0087415D"/>
    <w:rsid w:val="00881154"/>
    <w:rsid w:val="00883D71"/>
    <w:rsid w:val="00883DAD"/>
    <w:rsid w:val="00890C02"/>
    <w:rsid w:val="008A043A"/>
    <w:rsid w:val="008A4095"/>
    <w:rsid w:val="008A40C8"/>
    <w:rsid w:val="008B0255"/>
    <w:rsid w:val="008B02A4"/>
    <w:rsid w:val="008B1F4F"/>
    <w:rsid w:val="008B29C7"/>
    <w:rsid w:val="008B3E8D"/>
    <w:rsid w:val="008E2B1E"/>
    <w:rsid w:val="008E5BFC"/>
    <w:rsid w:val="00902B00"/>
    <w:rsid w:val="0090507E"/>
    <w:rsid w:val="00910EE9"/>
    <w:rsid w:val="00912CD2"/>
    <w:rsid w:val="00913B80"/>
    <w:rsid w:val="00913F5A"/>
    <w:rsid w:val="0091547C"/>
    <w:rsid w:val="00917D1E"/>
    <w:rsid w:val="009207DD"/>
    <w:rsid w:val="009217DE"/>
    <w:rsid w:val="00935A56"/>
    <w:rsid w:val="0094064C"/>
    <w:rsid w:val="00940E41"/>
    <w:rsid w:val="00945767"/>
    <w:rsid w:val="00950F06"/>
    <w:rsid w:val="00952002"/>
    <w:rsid w:val="00956FF3"/>
    <w:rsid w:val="009616EC"/>
    <w:rsid w:val="00961BE5"/>
    <w:rsid w:val="00964D95"/>
    <w:rsid w:val="00966E65"/>
    <w:rsid w:val="00977F8D"/>
    <w:rsid w:val="0098299E"/>
    <w:rsid w:val="00991FBE"/>
    <w:rsid w:val="009A0F3F"/>
    <w:rsid w:val="009A529C"/>
    <w:rsid w:val="009B4389"/>
    <w:rsid w:val="009B72E9"/>
    <w:rsid w:val="009C3CB8"/>
    <w:rsid w:val="009C7CDC"/>
    <w:rsid w:val="009D0067"/>
    <w:rsid w:val="009D0649"/>
    <w:rsid w:val="009E62E9"/>
    <w:rsid w:val="009F2D96"/>
    <w:rsid w:val="009F2D9C"/>
    <w:rsid w:val="009F699D"/>
    <w:rsid w:val="00A102E4"/>
    <w:rsid w:val="00A13E81"/>
    <w:rsid w:val="00A1592E"/>
    <w:rsid w:val="00A16601"/>
    <w:rsid w:val="00A254A6"/>
    <w:rsid w:val="00A30124"/>
    <w:rsid w:val="00A3041D"/>
    <w:rsid w:val="00A30D86"/>
    <w:rsid w:val="00A370D6"/>
    <w:rsid w:val="00A37699"/>
    <w:rsid w:val="00A41113"/>
    <w:rsid w:val="00A43A6A"/>
    <w:rsid w:val="00A503EB"/>
    <w:rsid w:val="00A506CE"/>
    <w:rsid w:val="00A5310B"/>
    <w:rsid w:val="00A539D6"/>
    <w:rsid w:val="00A53C90"/>
    <w:rsid w:val="00A56504"/>
    <w:rsid w:val="00A56B02"/>
    <w:rsid w:val="00A57921"/>
    <w:rsid w:val="00A64562"/>
    <w:rsid w:val="00A74520"/>
    <w:rsid w:val="00A75C93"/>
    <w:rsid w:val="00A86CE8"/>
    <w:rsid w:val="00A92307"/>
    <w:rsid w:val="00A9233E"/>
    <w:rsid w:val="00A927EB"/>
    <w:rsid w:val="00A962DD"/>
    <w:rsid w:val="00AA1510"/>
    <w:rsid w:val="00AA5C91"/>
    <w:rsid w:val="00AB673B"/>
    <w:rsid w:val="00AC1C9C"/>
    <w:rsid w:val="00AE1E1B"/>
    <w:rsid w:val="00AE3528"/>
    <w:rsid w:val="00AE615B"/>
    <w:rsid w:val="00AF0C8B"/>
    <w:rsid w:val="00AF588D"/>
    <w:rsid w:val="00AF6355"/>
    <w:rsid w:val="00B07051"/>
    <w:rsid w:val="00B10BE2"/>
    <w:rsid w:val="00B13C09"/>
    <w:rsid w:val="00B20E50"/>
    <w:rsid w:val="00B227B4"/>
    <w:rsid w:val="00B23B02"/>
    <w:rsid w:val="00B24906"/>
    <w:rsid w:val="00B258B5"/>
    <w:rsid w:val="00B25E5C"/>
    <w:rsid w:val="00B27D09"/>
    <w:rsid w:val="00B34AE4"/>
    <w:rsid w:val="00B64AF1"/>
    <w:rsid w:val="00B676CE"/>
    <w:rsid w:val="00B70053"/>
    <w:rsid w:val="00B7444F"/>
    <w:rsid w:val="00B769FE"/>
    <w:rsid w:val="00B82BC9"/>
    <w:rsid w:val="00B92E92"/>
    <w:rsid w:val="00B97F8F"/>
    <w:rsid w:val="00BA0F3F"/>
    <w:rsid w:val="00BA7270"/>
    <w:rsid w:val="00BA7384"/>
    <w:rsid w:val="00BA7485"/>
    <w:rsid w:val="00BA7B65"/>
    <w:rsid w:val="00BB3659"/>
    <w:rsid w:val="00BB5525"/>
    <w:rsid w:val="00BC12BD"/>
    <w:rsid w:val="00BC3523"/>
    <w:rsid w:val="00BC6DBE"/>
    <w:rsid w:val="00BD00B3"/>
    <w:rsid w:val="00BD278F"/>
    <w:rsid w:val="00BE06E4"/>
    <w:rsid w:val="00BE5405"/>
    <w:rsid w:val="00BF0F31"/>
    <w:rsid w:val="00BF1AFD"/>
    <w:rsid w:val="00BF1C66"/>
    <w:rsid w:val="00BF39BB"/>
    <w:rsid w:val="00BF4A8F"/>
    <w:rsid w:val="00C05497"/>
    <w:rsid w:val="00C12762"/>
    <w:rsid w:val="00C152AF"/>
    <w:rsid w:val="00C22E39"/>
    <w:rsid w:val="00C25530"/>
    <w:rsid w:val="00C26A32"/>
    <w:rsid w:val="00C36E8F"/>
    <w:rsid w:val="00C41FF8"/>
    <w:rsid w:val="00C43DBF"/>
    <w:rsid w:val="00C443E6"/>
    <w:rsid w:val="00C444CE"/>
    <w:rsid w:val="00C47B79"/>
    <w:rsid w:val="00C500E7"/>
    <w:rsid w:val="00C60E66"/>
    <w:rsid w:val="00C610DE"/>
    <w:rsid w:val="00C70615"/>
    <w:rsid w:val="00C72002"/>
    <w:rsid w:val="00C72DD1"/>
    <w:rsid w:val="00C7441F"/>
    <w:rsid w:val="00C776EE"/>
    <w:rsid w:val="00C83AE1"/>
    <w:rsid w:val="00C84A82"/>
    <w:rsid w:val="00C866D9"/>
    <w:rsid w:val="00C90AE0"/>
    <w:rsid w:val="00C9609D"/>
    <w:rsid w:val="00C978A2"/>
    <w:rsid w:val="00CC5AC8"/>
    <w:rsid w:val="00CD2CD7"/>
    <w:rsid w:val="00CE499A"/>
    <w:rsid w:val="00D03113"/>
    <w:rsid w:val="00D03BE0"/>
    <w:rsid w:val="00D0515E"/>
    <w:rsid w:val="00D05A71"/>
    <w:rsid w:val="00D07669"/>
    <w:rsid w:val="00D1377E"/>
    <w:rsid w:val="00D17DB8"/>
    <w:rsid w:val="00D25571"/>
    <w:rsid w:val="00D3393A"/>
    <w:rsid w:val="00D34E68"/>
    <w:rsid w:val="00D36064"/>
    <w:rsid w:val="00D375A9"/>
    <w:rsid w:val="00D5773F"/>
    <w:rsid w:val="00D71DF1"/>
    <w:rsid w:val="00D744B9"/>
    <w:rsid w:val="00D745B3"/>
    <w:rsid w:val="00D75A6F"/>
    <w:rsid w:val="00D76C4A"/>
    <w:rsid w:val="00D83F10"/>
    <w:rsid w:val="00D85E64"/>
    <w:rsid w:val="00D9454F"/>
    <w:rsid w:val="00D951EA"/>
    <w:rsid w:val="00DA0B19"/>
    <w:rsid w:val="00DA5EEC"/>
    <w:rsid w:val="00DB0362"/>
    <w:rsid w:val="00DB55F9"/>
    <w:rsid w:val="00DB619E"/>
    <w:rsid w:val="00DC2428"/>
    <w:rsid w:val="00DC2D67"/>
    <w:rsid w:val="00DD3DFE"/>
    <w:rsid w:val="00DD6B5C"/>
    <w:rsid w:val="00DF1289"/>
    <w:rsid w:val="00DF12AD"/>
    <w:rsid w:val="00DF2FD9"/>
    <w:rsid w:val="00DF5EBD"/>
    <w:rsid w:val="00E020C9"/>
    <w:rsid w:val="00E12CC0"/>
    <w:rsid w:val="00E15176"/>
    <w:rsid w:val="00E2447D"/>
    <w:rsid w:val="00E24D22"/>
    <w:rsid w:val="00E33665"/>
    <w:rsid w:val="00E36B57"/>
    <w:rsid w:val="00E44057"/>
    <w:rsid w:val="00E44F56"/>
    <w:rsid w:val="00E61CDE"/>
    <w:rsid w:val="00E86BB9"/>
    <w:rsid w:val="00E87F84"/>
    <w:rsid w:val="00EA2281"/>
    <w:rsid w:val="00EA2D8C"/>
    <w:rsid w:val="00EA6626"/>
    <w:rsid w:val="00EC02E4"/>
    <w:rsid w:val="00EC515D"/>
    <w:rsid w:val="00EE04D2"/>
    <w:rsid w:val="00EE34EC"/>
    <w:rsid w:val="00EE3D5A"/>
    <w:rsid w:val="00EE5B4A"/>
    <w:rsid w:val="00EE6CAD"/>
    <w:rsid w:val="00EF3208"/>
    <w:rsid w:val="00F04CF7"/>
    <w:rsid w:val="00F05501"/>
    <w:rsid w:val="00F132AA"/>
    <w:rsid w:val="00F206FC"/>
    <w:rsid w:val="00F26187"/>
    <w:rsid w:val="00F3026E"/>
    <w:rsid w:val="00F43052"/>
    <w:rsid w:val="00F456F5"/>
    <w:rsid w:val="00F47F78"/>
    <w:rsid w:val="00F5512C"/>
    <w:rsid w:val="00F55BE4"/>
    <w:rsid w:val="00F60F76"/>
    <w:rsid w:val="00F61639"/>
    <w:rsid w:val="00F61C55"/>
    <w:rsid w:val="00F71E38"/>
    <w:rsid w:val="00F738DE"/>
    <w:rsid w:val="00F75747"/>
    <w:rsid w:val="00F76CDD"/>
    <w:rsid w:val="00F82255"/>
    <w:rsid w:val="00F82401"/>
    <w:rsid w:val="00F854B5"/>
    <w:rsid w:val="00F85553"/>
    <w:rsid w:val="00F92C84"/>
    <w:rsid w:val="00F96D92"/>
    <w:rsid w:val="00FA475A"/>
    <w:rsid w:val="00FB6477"/>
    <w:rsid w:val="00FC01EE"/>
    <w:rsid w:val="00FC3BD2"/>
    <w:rsid w:val="00FC4755"/>
    <w:rsid w:val="00FC58DE"/>
    <w:rsid w:val="00FD11F4"/>
    <w:rsid w:val="00FF02B6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4AD4785"/>
  <w15:docId w15:val="{688A8E25-3738-422D-9532-C429C86C5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0650C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650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650C8"/>
  </w:style>
  <w:style w:type="paragraph" w:styleId="BalloonText">
    <w:name w:val="Balloon Text"/>
    <w:basedOn w:val="Normal"/>
    <w:link w:val="BalloonTextChar"/>
    <w:semiHidden/>
    <w:unhideWhenUsed/>
    <w:rsid w:val="000650C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650C8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274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kovaD\Desktop\Blanks\blanki_pr10\digital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EA98F-FA6E-4D6D-966E-E38C16014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37</TotalTime>
  <Pages>8</Pages>
  <Words>1645</Words>
  <Characters>9957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>Grizli777</Company>
  <LinksUpToDate>false</LinksUpToDate>
  <CharactersWithSpaces>11579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John</dc:creator>
  <cp:lastModifiedBy>GALINA STEFANOVA IVANOVA</cp:lastModifiedBy>
  <cp:revision>16</cp:revision>
  <cp:lastPrinted>2024-03-20T07:31:00Z</cp:lastPrinted>
  <dcterms:created xsi:type="dcterms:W3CDTF">2025-08-07T13:37:00Z</dcterms:created>
  <dcterms:modified xsi:type="dcterms:W3CDTF">2025-08-12T12:08:00Z</dcterms:modified>
</cp:coreProperties>
</file>